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glossary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EFF184" w14:textId="372FFFFD" w:rsidR="00D077E9" w:rsidRDefault="00D077E9" w:rsidP="00D70D02"/>
    <w:tbl>
      <w:tblPr>
        <w:tblpPr w:leftFromText="180" w:rightFromText="180" w:vertAnchor="text" w:horzAnchor="margin" w:tblpY="-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171"/>
        <w:gridCol w:w="4863"/>
      </w:tblGrid>
      <w:tr w:rsidR="001022AD" w14:paraId="3B0D4AFF" w14:textId="4E4A084E" w:rsidTr="001022AD">
        <w:trPr>
          <w:trHeight w:val="1894"/>
        </w:trPr>
        <w:tc>
          <w:tcPr>
            <w:tcW w:w="5171" w:type="dxa"/>
            <w:tcBorders>
              <w:top w:val="nil"/>
              <w:left w:val="nil"/>
              <w:bottom w:val="nil"/>
              <w:right w:val="nil"/>
            </w:tcBorders>
          </w:tcPr>
          <w:p w14:paraId="231131B7" w14:textId="037B02A4" w:rsidR="001022AD" w:rsidRDefault="001022AD" w:rsidP="00AB02A7"/>
          <w:p w14:paraId="65AD0E5F" w14:textId="19F7E6BA" w:rsidR="001022AD" w:rsidRDefault="001022AD" w:rsidP="00AB02A7"/>
        </w:tc>
        <w:tc>
          <w:tcPr>
            <w:tcW w:w="4863" w:type="dxa"/>
            <w:tcBorders>
              <w:top w:val="nil"/>
              <w:left w:val="nil"/>
              <w:bottom w:val="nil"/>
              <w:right w:val="nil"/>
            </w:tcBorders>
          </w:tcPr>
          <w:p w14:paraId="092D66F0" w14:textId="77777777" w:rsidR="001022AD" w:rsidRDefault="001022AD" w:rsidP="00AB02A7"/>
        </w:tc>
      </w:tr>
      <w:tr w:rsidR="001022AD" w14:paraId="748FFED1" w14:textId="4DA3A010" w:rsidTr="001022AD">
        <w:trPr>
          <w:trHeight w:val="7305"/>
        </w:trPr>
        <w:tc>
          <w:tcPr>
            <w:tcW w:w="5171" w:type="dxa"/>
            <w:tcBorders>
              <w:top w:val="nil"/>
              <w:left w:val="nil"/>
              <w:bottom w:val="nil"/>
              <w:right w:val="nil"/>
            </w:tcBorders>
          </w:tcPr>
          <w:p w14:paraId="6D80514E" w14:textId="277D48CD" w:rsidR="001022AD" w:rsidRPr="00D024F3" w:rsidRDefault="00312756" w:rsidP="001D3664">
            <w:pPr>
              <w:rPr>
                <w:rFonts w:ascii="Aptos" w:hAnsi="Aptos"/>
                <w:sz w:val="36"/>
                <w:szCs w:val="28"/>
                <w:lang w:bidi="fr-FR"/>
              </w:rPr>
            </w:pPr>
            <w:r w:rsidRPr="00D024F3">
              <w:rPr>
                <w:rFonts w:ascii="Aptos" w:hAnsi="Aptos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63373" behindDoc="0" locked="0" layoutInCell="1" allowOverlap="1" wp14:anchorId="1C9F481D" wp14:editId="71EF1D54">
                      <wp:simplePos x="0" y="0"/>
                      <wp:positionH relativeFrom="column">
                        <wp:posOffset>-250190</wp:posOffset>
                      </wp:positionH>
                      <wp:positionV relativeFrom="paragraph">
                        <wp:posOffset>-1514073</wp:posOffset>
                      </wp:positionV>
                      <wp:extent cx="5794625" cy="1810693"/>
                      <wp:effectExtent l="0" t="0" r="0" b="0"/>
                      <wp:wrapNone/>
                      <wp:docPr id="8" name="Zone de text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794625" cy="18106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28C1341" w14:textId="3D8E2323" w:rsidR="001022AD" w:rsidRPr="00D024F3" w:rsidRDefault="001022AD" w:rsidP="00526C51">
                                  <w:pPr>
                                    <w:pStyle w:val="Titre"/>
                                    <w:spacing w:after="0"/>
                                    <w:rPr>
                                      <w:rFonts w:ascii="Aptos" w:eastAsia="Century Gothic" w:hAnsi="Aptos" w:cstheme="minorHAnsi"/>
                                      <w:color w:val="000000"/>
                                      <w:sz w:val="70"/>
                                      <w:szCs w:val="70"/>
                                    </w:rPr>
                                  </w:pPr>
                                  <w:r w:rsidRPr="00D024F3">
                                    <w:rPr>
                                      <w:rFonts w:ascii="Aptos" w:eastAsia="Century Gothic" w:hAnsi="Aptos" w:cstheme="minorHAnsi"/>
                                      <w:color w:val="000000"/>
                                      <w:sz w:val="70"/>
                                      <w:szCs w:val="70"/>
                                    </w:rPr>
                                    <w:t>RECETTE DU PETIT G</w:t>
                                  </w:r>
                                  <w:r>
                                    <w:rPr>
                                      <w:rFonts w:ascii="Aptos" w:eastAsia="Century Gothic" w:hAnsi="Aptos" w:cstheme="minorHAnsi"/>
                                      <w:color w:val="000000"/>
                                      <w:sz w:val="70"/>
                                      <w:szCs w:val="70"/>
                                    </w:rPr>
                                    <w:t>Â</w:t>
                                  </w:r>
                                  <w:r w:rsidRPr="00D024F3">
                                    <w:rPr>
                                      <w:rFonts w:ascii="Aptos" w:eastAsia="Century Gothic" w:hAnsi="Aptos" w:cstheme="minorHAnsi"/>
                                      <w:color w:val="000000"/>
                                      <w:sz w:val="70"/>
                                      <w:szCs w:val="70"/>
                                    </w:rPr>
                                    <w:t>TEAU</w:t>
                                  </w:r>
                                  <w:r>
                                    <w:rPr>
                                      <w:rFonts w:ascii="Aptos" w:eastAsia="Century Gothic" w:hAnsi="Aptos" w:cstheme="minorHAnsi"/>
                                      <w:color w:val="000000"/>
                                      <w:sz w:val="70"/>
                                      <w:szCs w:val="70"/>
                                    </w:rPr>
                                    <w:t xml:space="preserve"> BOUTIQUE</w:t>
                                  </w:r>
                                </w:p>
                                <w:p w14:paraId="0D9CACD9" w14:textId="2CB519A2" w:rsidR="001022AD" w:rsidRPr="00312756" w:rsidRDefault="001022AD" w:rsidP="00526C51">
                                  <w:pPr>
                                    <w:pStyle w:val="Titre"/>
                                    <w:spacing w:after="0"/>
                                    <w:rPr>
                                      <w:rFonts w:ascii="Aptos" w:eastAsia="Century Gothic" w:hAnsi="Aptos" w:cstheme="minorHAnsi"/>
                                      <w:color w:val="000000"/>
                                      <w:sz w:val="70"/>
                                      <w:szCs w:val="70"/>
                                    </w:rPr>
                                  </w:pPr>
                                  <w:r w:rsidRPr="00D024F3">
                                    <w:rPr>
                                      <w:rFonts w:ascii="Aptos" w:eastAsia="Century Gothic" w:hAnsi="Aptos" w:cstheme="minorHAnsi"/>
                                      <w:color w:val="000000"/>
                                      <w:sz w:val="70"/>
                                      <w:szCs w:val="70"/>
                                    </w:rPr>
                                    <w:t>SANS CONGELATION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C9F481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8" o:spid="_x0000_s1026" type="#_x0000_t202" style="position:absolute;margin-left:-19.7pt;margin-top:-119.2pt;width:456.25pt;height:142.55pt;z-index:2516633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" filled="f" stroked="f" strokeweight=".5pt">
                      <v:textbox>
                        <w:txbxContent>
                          <w:p w14:paraId="428C1341" w14:textId="3D8E2323" w:rsidR="001022AD" w:rsidRPr="00D024F3" w:rsidRDefault="001022AD" w:rsidP="00526C51">
                            <w:pPr>
                              <w:pStyle w:val="Titre"/>
                              <w:spacing w:after="0"/>
                              <w:rPr>
                                <w:rFonts w:ascii="Aptos" w:eastAsia="Century Gothic" w:hAnsi="Aptos" w:cstheme="minorHAnsi"/>
                                <w:color w:val="000000"/>
                                <w:sz w:val="70"/>
                                <w:szCs w:val="70"/>
                              </w:rPr>
                            </w:pPr>
                            <w:r w:rsidRPr="00D024F3">
                              <w:rPr>
                                <w:rFonts w:ascii="Aptos" w:eastAsia="Century Gothic" w:hAnsi="Aptos" w:cstheme="minorHAnsi"/>
                                <w:color w:val="000000"/>
                                <w:sz w:val="70"/>
                                <w:szCs w:val="70"/>
                              </w:rPr>
                              <w:t>RECETTE DU PETIT G</w:t>
                            </w:r>
                            <w:r>
                              <w:rPr>
                                <w:rFonts w:ascii="Aptos" w:eastAsia="Century Gothic" w:hAnsi="Aptos" w:cstheme="minorHAnsi"/>
                                <w:color w:val="000000"/>
                                <w:sz w:val="70"/>
                                <w:szCs w:val="70"/>
                              </w:rPr>
                              <w:t>Â</w:t>
                            </w:r>
                            <w:r w:rsidRPr="00D024F3">
                              <w:rPr>
                                <w:rFonts w:ascii="Aptos" w:eastAsia="Century Gothic" w:hAnsi="Aptos" w:cstheme="minorHAnsi"/>
                                <w:color w:val="000000"/>
                                <w:sz w:val="70"/>
                                <w:szCs w:val="70"/>
                              </w:rPr>
                              <w:t>TEAU</w:t>
                            </w:r>
                            <w:r>
                              <w:rPr>
                                <w:rFonts w:ascii="Aptos" w:eastAsia="Century Gothic" w:hAnsi="Aptos" w:cstheme="minorHAnsi"/>
                                <w:color w:val="000000"/>
                                <w:sz w:val="70"/>
                                <w:szCs w:val="70"/>
                              </w:rPr>
                              <w:t xml:space="preserve"> BOUTIQUE</w:t>
                            </w:r>
                          </w:p>
                          <w:p w14:paraId="0D9CACD9" w14:textId="2CB519A2" w:rsidR="001022AD" w:rsidRPr="00312756" w:rsidRDefault="001022AD" w:rsidP="00526C51">
                            <w:pPr>
                              <w:pStyle w:val="Titre"/>
                              <w:spacing w:after="0"/>
                              <w:rPr>
                                <w:rFonts w:ascii="Aptos" w:eastAsia="Century Gothic" w:hAnsi="Aptos" w:cstheme="minorHAnsi"/>
                                <w:color w:val="000000"/>
                                <w:sz w:val="70"/>
                                <w:szCs w:val="70"/>
                              </w:rPr>
                            </w:pPr>
                            <w:r w:rsidRPr="00D024F3">
                              <w:rPr>
                                <w:rFonts w:ascii="Aptos" w:eastAsia="Century Gothic" w:hAnsi="Aptos" w:cstheme="minorHAnsi"/>
                                <w:color w:val="000000"/>
                                <w:sz w:val="70"/>
                                <w:szCs w:val="70"/>
                              </w:rPr>
                              <w:t>SANS CONGELATION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024F3">
              <w:rPr>
                <w:rFonts w:ascii="Aptos" w:hAnsi="Aptos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65421" behindDoc="0" locked="0" layoutInCell="1" allowOverlap="1" wp14:anchorId="6B9DD19E" wp14:editId="79F52E10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300305</wp:posOffset>
                      </wp:positionV>
                      <wp:extent cx="1390918" cy="0"/>
                      <wp:effectExtent l="0" t="19050" r="19050" b="19050"/>
                      <wp:wrapNone/>
                      <wp:docPr id="5" name="Connecteur droit 5" descr="séparateur de texte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90918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accent6">
                                    <a:lumMod val="20000"/>
                                    <a:lumOff val="80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E8A41F7" id="Connecteur droit 5" o:spid="_x0000_s1026" alt="séparateur de texte" style="position:absolute;z-index:25166542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2pt,23.65pt" to="109.7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" strokecolor="#fcd8d3 [665]" strokeweight="3pt"/>
                  </w:pict>
                </mc:Fallback>
              </mc:AlternateContent>
            </w:r>
          </w:p>
          <w:p w14:paraId="12E7CD50" w14:textId="40302947" w:rsidR="001022AD" w:rsidRPr="00D024F3" w:rsidRDefault="001022AD" w:rsidP="001D3664">
            <w:pPr>
              <w:rPr>
                <w:rFonts w:ascii="Aptos" w:hAnsi="Aptos"/>
                <w:color w:val="auto"/>
                <w:sz w:val="36"/>
                <w:szCs w:val="28"/>
                <w:lang w:bidi="fr-FR"/>
              </w:rPr>
            </w:pPr>
          </w:p>
          <w:p w14:paraId="0802F57A" w14:textId="2CA25924" w:rsidR="001022AD" w:rsidRPr="00D024F3" w:rsidRDefault="001022AD" w:rsidP="001D3664">
            <w:pPr>
              <w:rPr>
                <w:rFonts w:ascii="Aptos" w:hAnsi="Aptos"/>
                <w:noProof/>
              </w:rPr>
            </w:pPr>
            <w:r w:rsidRPr="00D024F3">
              <w:rPr>
                <w:rFonts w:ascii="Aptos" w:hAnsi="Aptos"/>
                <w:noProof/>
                <w:color w:val="auto"/>
              </w:rPr>
              <w:drawing>
                <wp:anchor distT="0" distB="0" distL="114300" distR="114300" simplePos="0" relativeHeight="251664397" behindDoc="0" locked="0" layoutInCell="1" allowOverlap="1" wp14:anchorId="494A5F6F" wp14:editId="5742CB16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2700655</wp:posOffset>
                  </wp:positionV>
                  <wp:extent cx="2615916" cy="2943383"/>
                  <wp:effectExtent l="0" t="0" r="0" b="0"/>
                  <wp:wrapNone/>
                  <wp:docPr id="16" name="Image 16" descr="Une image contenant texte, croquis, dessin, Dessin au trait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 16" descr="Une image contenant texte, croquis, dessin, Dessin au trait&#10;&#10;Description générée automatiquement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046" b="10406"/>
                          <a:stretch/>
                        </pic:blipFill>
                        <pic:spPr bwMode="auto">
                          <a:xfrm>
                            <a:off x="0" y="0"/>
                            <a:ext cx="2615916" cy="29433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62349" behindDoc="0" locked="0" layoutInCell="1" allowOverlap="1" wp14:anchorId="5EC52F3F" wp14:editId="1000D2E2">
                      <wp:simplePos x="0" y="0"/>
                      <wp:positionH relativeFrom="column">
                        <wp:posOffset>-232410</wp:posOffset>
                      </wp:positionH>
                      <wp:positionV relativeFrom="paragraph">
                        <wp:posOffset>323422</wp:posOffset>
                      </wp:positionV>
                      <wp:extent cx="3667874" cy="6613451"/>
                      <wp:effectExtent l="0" t="0" r="27940" b="16510"/>
                      <wp:wrapNone/>
                      <wp:docPr id="1895734056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67874" cy="661345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75BE6CF" w14:textId="2E5FA2F6" w:rsidR="001022AD" w:rsidRPr="009E7DD5" w:rsidRDefault="001022AD" w:rsidP="009E7DD5">
                                  <w:pPr>
                                    <w:rPr>
                                      <w:rFonts w:ascii="Aptos" w:hAnsi="Aptos"/>
                                      <w:sz w:val="36"/>
                                      <w:szCs w:val="36"/>
                                    </w:rPr>
                                  </w:pPr>
                                  <w:r w:rsidRPr="009E7DD5">
                                    <w:rPr>
                                      <w:rFonts w:ascii="Aptos" w:hAnsi="Aptos"/>
                                      <w:sz w:val="36"/>
                                      <w:szCs w:val="36"/>
                                    </w:rPr>
                                    <w:t xml:space="preserve">NOM : </w:t>
                                  </w:r>
                                </w:p>
                                <w:p w14:paraId="0BB262ED" w14:textId="77777777" w:rsidR="001022AD" w:rsidRPr="009E7DD5" w:rsidRDefault="001022AD" w:rsidP="009E7DD5">
                                  <w:pPr>
                                    <w:rPr>
                                      <w:rFonts w:ascii="Aptos" w:hAnsi="Aptos"/>
                                      <w:sz w:val="36"/>
                                      <w:szCs w:val="36"/>
                                    </w:rPr>
                                  </w:pPr>
                                  <w:r w:rsidRPr="009E7DD5">
                                    <w:rPr>
                                      <w:rFonts w:ascii="Aptos" w:hAnsi="Aptos"/>
                                      <w:sz w:val="36"/>
                                      <w:szCs w:val="36"/>
                                    </w:rPr>
                                    <w:t xml:space="preserve">Prénom :  </w:t>
                                  </w:r>
                                </w:p>
                                <w:p w14:paraId="743BF8BE" w14:textId="5589DBC3" w:rsidR="001022AD" w:rsidRDefault="001022AD" w:rsidP="009E7DD5">
                                  <w:pPr>
                                    <w:rPr>
                                      <w:rFonts w:ascii="Aptos" w:hAnsi="Aptos"/>
                                      <w:sz w:val="36"/>
                                      <w:szCs w:val="36"/>
                                    </w:rPr>
                                  </w:pPr>
                                  <w:r w:rsidRPr="009E7DD5">
                                    <w:rPr>
                                      <w:rFonts w:ascii="Aptos" w:hAnsi="Aptos"/>
                                      <w:sz w:val="36"/>
                                      <w:szCs w:val="36"/>
                                    </w:rPr>
                                    <w:t>Ecole :</w:t>
                                  </w:r>
                                </w:p>
                                <w:p w14:paraId="7C830F83" w14:textId="77777777" w:rsidR="001022AD" w:rsidRPr="009E7DD5" w:rsidRDefault="001022AD" w:rsidP="009E7DD5">
                                  <w:pPr>
                                    <w:rPr>
                                      <w:rFonts w:ascii="Aptos" w:hAnsi="Aptos"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62173864" w14:textId="77777777" w:rsidR="001022AD" w:rsidRDefault="001022AD" w:rsidP="009E7DD5"/>
                                <w:p w14:paraId="098C3682" w14:textId="77777777" w:rsidR="001022AD" w:rsidRDefault="001022AD" w:rsidP="009E7DD5"/>
                                <w:p w14:paraId="0A2800FD" w14:textId="77777777" w:rsidR="001022AD" w:rsidRDefault="001022AD" w:rsidP="009E7DD5"/>
                                <w:p w14:paraId="00DB94A6" w14:textId="77777777" w:rsidR="001022AD" w:rsidRDefault="001022AD" w:rsidP="009E7DD5"/>
                                <w:p w14:paraId="4222F040" w14:textId="77777777" w:rsidR="001022AD" w:rsidRDefault="001022AD" w:rsidP="009E7DD5"/>
                                <w:p w14:paraId="0E5568BE" w14:textId="77777777" w:rsidR="001022AD" w:rsidRDefault="001022AD" w:rsidP="009E7DD5"/>
                                <w:p w14:paraId="7F5F028B" w14:textId="77777777" w:rsidR="001022AD" w:rsidRDefault="001022AD" w:rsidP="009E7DD5"/>
                                <w:p w14:paraId="205836A3" w14:textId="77777777" w:rsidR="001022AD" w:rsidRDefault="001022AD" w:rsidP="009E7DD5"/>
                                <w:p w14:paraId="4DBD2D58" w14:textId="77777777" w:rsidR="001022AD" w:rsidRDefault="001022AD" w:rsidP="009E7DD5"/>
                                <w:p w14:paraId="1B2DC90B" w14:textId="77777777" w:rsidR="001022AD" w:rsidRDefault="001022AD" w:rsidP="009E7DD5"/>
                                <w:p w14:paraId="2B591FD7" w14:textId="77777777" w:rsidR="001022AD" w:rsidRDefault="001022AD" w:rsidP="009E7DD5"/>
                                <w:p w14:paraId="1C07923C" w14:textId="77777777" w:rsidR="001022AD" w:rsidRDefault="001022AD" w:rsidP="009E7DD5"/>
                                <w:p w14:paraId="3133BB84" w14:textId="77777777" w:rsidR="001022AD" w:rsidRDefault="001022AD" w:rsidP="009E7DD5"/>
                                <w:p w14:paraId="4E6E0EBA" w14:textId="77777777" w:rsidR="001022AD" w:rsidRDefault="001022AD" w:rsidP="006353C3"/>
                                <w:p w14:paraId="7469BE58" w14:textId="77777777" w:rsidR="001022AD" w:rsidRDefault="001022AD" w:rsidP="006353C3"/>
                                <w:p w14:paraId="162C0BD8" w14:textId="77777777" w:rsidR="001022AD" w:rsidRDefault="001022AD" w:rsidP="006353C3"/>
                                <w:p w14:paraId="510874B3" w14:textId="77777777" w:rsidR="001022AD" w:rsidRDefault="001022AD" w:rsidP="006353C3"/>
                                <w:p w14:paraId="4098A69C" w14:textId="05245E59" w:rsidR="001022AD" w:rsidRDefault="001022AD" w:rsidP="009E7DD5">
                                  <w:r>
                                    <w:t>« LA MAGIE DU PRINTEMPS »</w:t>
                                  </w:r>
                                </w:p>
                                <w:p w14:paraId="1D564F5E" w14:textId="77777777" w:rsidR="001022AD" w:rsidRDefault="001022AD" w:rsidP="009E7DD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C52F3F" id="Rectangle 3" o:spid="_x0000_s1027" style="position:absolute;margin-left:-18.3pt;margin-top:25.45pt;width:288.8pt;height:520.75pt;z-index:2516623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" fillcolor="white [3212]" strokecolor="white [3212]" strokeweight="2pt">
                      <v:textbox>
                        <w:txbxContent>
                          <w:p w14:paraId="275BE6CF" w14:textId="2E5FA2F6" w:rsidR="001022AD" w:rsidRPr="009E7DD5" w:rsidRDefault="001022AD" w:rsidP="009E7DD5">
                            <w:pPr>
                              <w:rPr>
                                <w:rFonts w:ascii="Aptos" w:hAnsi="Aptos"/>
                                <w:sz w:val="36"/>
                                <w:szCs w:val="36"/>
                              </w:rPr>
                            </w:pPr>
                            <w:r w:rsidRPr="009E7DD5">
                              <w:rPr>
                                <w:rFonts w:ascii="Aptos" w:hAnsi="Aptos"/>
                                <w:sz w:val="36"/>
                                <w:szCs w:val="36"/>
                              </w:rPr>
                              <w:t xml:space="preserve">NOM : </w:t>
                            </w:r>
                          </w:p>
                          <w:p w14:paraId="0BB262ED" w14:textId="77777777" w:rsidR="001022AD" w:rsidRPr="009E7DD5" w:rsidRDefault="001022AD" w:rsidP="009E7DD5">
                            <w:pPr>
                              <w:rPr>
                                <w:rFonts w:ascii="Aptos" w:hAnsi="Aptos"/>
                                <w:sz w:val="36"/>
                                <w:szCs w:val="36"/>
                              </w:rPr>
                            </w:pPr>
                            <w:r w:rsidRPr="009E7DD5">
                              <w:rPr>
                                <w:rFonts w:ascii="Aptos" w:hAnsi="Aptos"/>
                                <w:sz w:val="36"/>
                                <w:szCs w:val="36"/>
                              </w:rPr>
                              <w:t xml:space="preserve">Prénom :  </w:t>
                            </w:r>
                          </w:p>
                          <w:p w14:paraId="743BF8BE" w14:textId="5589DBC3" w:rsidR="001022AD" w:rsidRDefault="001022AD" w:rsidP="009E7DD5">
                            <w:pPr>
                              <w:rPr>
                                <w:rFonts w:ascii="Aptos" w:hAnsi="Aptos"/>
                                <w:sz w:val="36"/>
                                <w:szCs w:val="36"/>
                              </w:rPr>
                            </w:pPr>
                            <w:r w:rsidRPr="009E7DD5">
                              <w:rPr>
                                <w:rFonts w:ascii="Aptos" w:hAnsi="Aptos"/>
                                <w:sz w:val="36"/>
                                <w:szCs w:val="36"/>
                              </w:rPr>
                              <w:t>Ecole :</w:t>
                            </w:r>
                          </w:p>
                          <w:p w14:paraId="7C830F83" w14:textId="77777777" w:rsidR="001022AD" w:rsidRPr="009E7DD5" w:rsidRDefault="001022AD" w:rsidP="009E7DD5">
                            <w:pPr>
                              <w:rPr>
                                <w:rFonts w:ascii="Aptos" w:hAnsi="Aptos"/>
                                <w:sz w:val="36"/>
                                <w:szCs w:val="36"/>
                              </w:rPr>
                            </w:pPr>
                          </w:p>
                          <w:p w14:paraId="62173864" w14:textId="77777777" w:rsidR="001022AD" w:rsidRDefault="001022AD" w:rsidP="009E7DD5"/>
                          <w:p w14:paraId="098C3682" w14:textId="77777777" w:rsidR="001022AD" w:rsidRDefault="001022AD" w:rsidP="009E7DD5"/>
                          <w:p w14:paraId="0A2800FD" w14:textId="77777777" w:rsidR="001022AD" w:rsidRDefault="001022AD" w:rsidP="009E7DD5"/>
                          <w:p w14:paraId="00DB94A6" w14:textId="77777777" w:rsidR="001022AD" w:rsidRDefault="001022AD" w:rsidP="009E7DD5"/>
                          <w:p w14:paraId="4222F040" w14:textId="77777777" w:rsidR="001022AD" w:rsidRDefault="001022AD" w:rsidP="009E7DD5"/>
                          <w:p w14:paraId="0E5568BE" w14:textId="77777777" w:rsidR="001022AD" w:rsidRDefault="001022AD" w:rsidP="009E7DD5"/>
                          <w:p w14:paraId="7F5F028B" w14:textId="77777777" w:rsidR="001022AD" w:rsidRDefault="001022AD" w:rsidP="009E7DD5"/>
                          <w:p w14:paraId="205836A3" w14:textId="77777777" w:rsidR="001022AD" w:rsidRDefault="001022AD" w:rsidP="009E7DD5"/>
                          <w:p w14:paraId="4DBD2D58" w14:textId="77777777" w:rsidR="001022AD" w:rsidRDefault="001022AD" w:rsidP="009E7DD5"/>
                          <w:p w14:paraId="1B2DC90B" w14:textId="77777777" w:rsidR="001022AD" w:rsidRDefault="001022AD" w:rsidP="009E7DD5"/>
                          <w:p w14:paraId="2B591FD7" w14:textId="77777777" w:rsidR="001022AD" w:rsidRDefault="001022AD" w:rsidP="009E7DD5"/>
                          <w:p w14:paraId="1C07923C" w14:textId="77777777" w:rsidR="001022AD" w:rsidRDefault="001022AD" w:rsidP="009E7DD5"/>
                          <w:p w14:paraId="3133BB84" w14:textId="77777777" w:rsidR="001022AD" w:rsidRDefault="001022AD" w:rsidP="009E7DD5"/>
                          <w:p w14:paraId="4E6E0EBA" w14:textId="77777777" w:rsidR="001022AD" w:rsidRDefault="001022AD" w:rsidP="006353C3"/>
                          <w:p w14:paraId="7469BE58" w14:textId="77777777" w:rsidR="001022AD" w:rsidRDefault="001022AD" w:rsidP="006353C3"/>
                          <w:p w14:paraId="162C0BD8" w14:textId="77777777" w:rsidR="001022AD" w:rsidRDefault="001022AD" w:rsidP="006353C3"/>
                          <w:p w14:paraId="510874B3" w14:textId="77777777" w:rsidR="001022AD" w:rsidRDefault="001022AD" w:rsidP="006353C3"/>
                          <w:p w14:paraId="4098A69C" w14:textId="05245E59" w:rsidR="001022AD" w:rsidRDefault="001022AD" w:rsidP="009E7DD5">
                            <w:r>
                              <w:t>« LA MAGIE DU PRINTEMPS »</w:t>
                            </w:r>
                          </w:p>
                          <w:p w14:paraId="1D564F5E" w14:textId="77777777" w:rsidR="001022AD" w:rsidRDefault="001022AD" w:rsidP="009E7DD5"/>
                        </w:txbxContent>
                      </v:textbox>
                    </v:rect>
                  </w:pict>
                </mc:Fallback>
              </mc:AlternateContent>
            </w:r>
            <w:r w:rsidRPr="00D024F3">
              <w:rPr>
                <w:rFonts w:ascii="Aptos" w:hAnsi="Aptos"/>
                <w:color w:val="auto"/>
                <w:sz w:val="36"/>
                <w:szCs w:val="28"/>
                <w:lang w:bidi="fr-FR"/>
              </w:rPr>
              <w:t xml:space="preserve"> </w:t>
            </w:r>
          </w:p>
        </w:tc>
        <w:tc>
          <w:tcPr>
            <w:tcW w:w="4863" w:type="dxa"/>
            <w:tcBorders>
              <w:top w:val="nil"/>
              <w:left w:val="nil"/>
              <w:bottom w:val="nil"/>
              <w:right w:val="nil"/>
            </w:tcBorders>
          </w:tcPr>
          <w:p w14:paraId="19406F17" w14:textId="477C706A" w:rsidR="001022AD" w:rsidRPr="00D024F3" w:rsidRDefault="00EB1665" w:rsidP="001D3664">
            <w:pPr>
              <w:rPr>
                <w:rFonts w:ascii="Aptos" w:hAnsi="Aptos"/>
                <w:noProof/>
                <w:lang w:val="en-US" w:eastAsia="zh-CN"/>
              </w:rPr>
            </w:pPr>
            <w:r>
              <w:rPr>
                <w:noProof/>
              </w:rPr>
              <w:drawing>
                <wp:anchor distT="0" distB="0" distL="114300" distR="114300" simplePos="0" relativeHeight="251655165" behindDoc="0" locked="0" layoutInCell="1" allowOverlap="1" wp14:anchorId="4D682F88" wp14:editId="0BF174BE">
                  <wp:simplePos x="0" y="0"/>
                  <wp:positionH relativeFrom="column">
                    <wp:posOffset>-3868533</wp:posOffset>
                  </wp:positionH>
                  <wp:positionV relativeFrom="paragraph">
                    <wp:posOffset>656910</wp:posOffset>
                  </wp:positionV>
                  <wp:extent cx="10375092" cy="7171055"/>
                  <wp:effectExtent l="0" t="0" r="7620" b="0"/>
                  <wp:wrapNone/>
                  <wp:docPr id="1482609718" name="Image 2" descr="Une image contenant habits, intérieur, meubles, tabl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2609718" name="Image 2" descr="Une image contenant habits, intérieur, meubles, table&#10;&#10;Le contenu généré par l’IA peut être incorrect.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61" b="9356"/>
                          <a:stretch/>
                        </pic:blipFill>
                        <pic:spPr bwMode="auto">
                          <a:xfrm>
                            <a:off x="0" y="0"/>
                            <a:ext cx="10375092" cy="7171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1022AD" w14:paraId="3A3EB159" w14:textId="71371BA1" w:rsidTr="001022AD">
        <w:trPr>
          <w:trHeight w:val="2438"/>
        </w:trPr>
        <w:tc>
          <w:tcPr>
            <w:tcW w:w="5171" w:type="dxa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rPr>
                <w:rFonts w:ascii="Aptos" w:hAnsi="Aptos"/>
                <w:sz w:val="32"/>
                <w:szCs w:val="24"/>
              </w:rPr>
              <w:id w:val="1080870105"/>
              <w:placeholder>
                <w:docPart w:val="E1C984C96D1442EEA26A4FEA5EF1FB8A"/>
              </w:placeholder>
              <w15:appearance w15:val="hidden"/>
            </w:sdtPr>
            <w:sdtEndPr>
              <w:rPr>
                <w:color w:val="auto"/>
                <w:sz w:val="28"/>
                <w:szCs w:val="22"/>
                <w:highlight w:val="yellow"/>
              </w:rPr>
            </w:sdtEndPr>
            <w:sdtContent>
              <w:p w14:paraId="532F8C4A" w14:textId="57AD40F8" w:rsidR="001022AD" w:rsidRPr="00D024F3" w:rsidRDefault="001022AD" w:rsidP="00AB02A7">
                <w:pPr>
                  <w:rPr>
                    <w:rFonts w:ascii="Aptos" w:hAnsi="Aptos"/>
                    <w:sz w:val="32"/>
                    <w:szCs w:val="24"/>
                  </w:rPr>
                </w:pPr>
              </w:p>
              <w:p w14:paraId="2AD7471F" w14:textId="77777777" w:rsidR="001022AD" w:rsidRPr="00D024F3" w:rsidRDefault="001022AD" w:rsidP="00AB02A7">
                <w:pPr>
                  <w:rPr>
                    <w:rFonts w:ascii="Aptos" w:hAnsi="Aptos"/>
                  </w:rPr>
                </w:pPr>
              </w:p>
              <w:p w14:paraId="4D1647B7" w14:textId="77777777" w:rsidR="001022AD" w:rsidRPr="00D024F3" w:rsidRDefault="001022AD" w:rsidP="00AB02A7">
                <w:pPr>
                  <w:rPr>
                    <w:rFonts w:ascii="Aptos" w:hAnsi="Aptos"/>
                  </w:rPr>
                </w:pPr>
              </w:p>
              <w:p w14:paraId="10588473" w14:textId="77777777" w:rsidR="001022AD" w:rsidRPr="00D024F3" w:rsidRDefault="00000000" w:rsidP="00AB02A7">
                <w:pPr>
                  <w:rPr>
                    <w:rFonts w:ascii="Aptos" w:hAnsi="Aptos"/>
                    <w:color w:val="auto"/>
                  </w:rPr>
                </w:pPr>
              </w:p>
            </w:sdtContent>
          </w:sdt>
          <w:p w14:paraId="6225D02B" w14:textId="77777777" w:rsidR="001022AD" w:rsidRPr="00D024F3" w:rsidRDefault="001022AD" w:rsidP="00AB02A7">
            <w:pPr>
              <w:rPr>
                <w:rFonts w:ascii="Aptos" w:hAnsi="Aptos"/>
                <w:noProof/>
                <w:sz w:val="10"/>
                <w:szCs w:val="10"/>
              </w:rPr>
            </w:pPr>
            <w:r w:rsidRPr="00D024F3">
              <w:rPr>
                <w:rFonts w:ascii="Aptos" w:hAnsi="Aptos"/>
                <w:noProof/>
                <w:sz w:val="10"/>
                <w:szCs w:val="10"/>
                <w:lang w:val="en-US" w:eastAsia="zh-CN"/>
              </w:rPr>
              <mc:AlternateContent>
                <mc:Choice Requires="wps">
                  <w:drawing>
                    <wp:inline distT="0" distB="0" distL="0" distR="0" wp14:anchorId="33018ED5" wp14:editId="09D7817A">
                      <wp:extent cx="1493949" cy="0"/>
                      <wp:effectExtent l="0" t="19050" r="30480" b="19050"/>
                      <wp:docPr id="6" name="Connecteur droit 6" descr="séparateur de texte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93949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accent6">
                                    <a:lumMod val="20000"/>
                                    <a:lumOff val="80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611E262D" id="Connecteur droit 6" o:spid="_x0000_s1026" alt="séparateur de texte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117.6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" strokecolor="#fcd8d3 [665]" strokeweight="3pt">
                      <w10:anchorlock/>
                    </v:line>
                  </w:pict>
                </mc:Fallback>
              </mc:AlternateContent>
            </w:r>
          </w:p>
          <w:p w14:paraId="5FAFE0EE" w14:textId="77777777" w:rsidR="001022AD" w:rsidRPr="00D024F3" w:rsidRDefault="001022AD" w:rsidP="00AB02A7">
            <w:pPr>
              <w:rPr>
                <w:rFonts w:ascii="Aptos" w:hAnsi="Aptos"/>
                <w:noProof/>
                <w:sz w:val="10"/>
                <w:szCs w:val="10"/>
              </w:rPr>
            </w:pPr>
          </w:p>
          <w:p w14:paraId="7954E618" w14:textId="77777777" w:rsidR="001022AD" w:rsidRPr="00D024F3" w:rsidRDefault="001022AD" w:rsidP="00AB02A7">
            <w:pPr>
              <w:rPr>
                <w:rFonts w:ascii="Aptos" w:hAnsi="Aptos"/>
                <w:noProof/>
                <w:sz w:val="10"/>
                <w:szCs w:val="10"/>
              </w:rPr>
            </w:pPr>
            <w:bookmarkStart w:id="0" w:name="_Hlk207356464"/>
          </w:p>
          <w:bookmarkEnd w:id="0"/>
          <w:p w14:paraId="1DD61DB7" w14:textId="0B9130D7" w:rsidR="001022AD" w:rsidRPr="00D024F3" w:rsidRDefault="001022AD" w:rsidP="00AC5A81">
            <w:pPr>
              <w:rPr>
                <w:rFonts w:ascii="Aptos" w:hAnsi="Aptos"/>
                <w:noProof/>
                <w:sz w:val="10"/>
                <w:szCs w:val="10"/>
              </w:rPr>
            </w:pPr>
          </w:p>
        </w:tc>
        <w:tc>
          <w:tcPr>
            <w:tcW w:w="4863" w:type="dxa"/>
            <w:tcBorders>
              <w:top w:val="nil"/>
              <w:left w:val="nil"/>
              <w:bottom w:val="nil"/>
              <w:right w:val="nil"/>
            </w:tcBorders>
          </w:tcPr>
          <w:p w14:paraId="6A2BE50C" w14:textId="77777777" w:rsidR="001022AD" w:rsidRDefault="001022AD" w:rsidP="00AB02A7">
            <w:pPr>
              <w:rPr>
                <w:rFonts w:ascii="Aptos" w:hAnsi="Aptos"/>
                <w:sz w:val="32"/>
                <w:szCs w:val="24"/>
              </w:rPr>
            </w:pPr>
          </w:p>
        </w:tc>
      </w:tr>
    </w:tbl>
    <w:p w14:paraId="6A5D69FD" w14:textId="41D112CC" w:rsidR="00D077E9" w:rsidRPr="00A02098" w:rsidRDefault="00474585" w:rsidP="00A02098">
      <w:pPr>
        <w:spacing w:after="200"/>
      </w:pPr>
      <w:r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6EF288BD" wp14:editId="13CD716B">
                <wp:simplePos x="0" y="0"/>
                <wp:positionH relativeFrom="margin">
                  <wp:posOffset>-114935</wp:posOffset>
                </wp:positionH>
                <wp:positionV relativeFrom="paragraph">
                  <wp:posOffset>9351645</wp:posOffset>
                </wp:positionV>
                <wp:extent cx="6677733" cy="356412"/>
                <wp:effectExtent l="0" t="0" r="0" b="5715"/>
                <wp:wrapNone/>
                <wp:docPr id="21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7733" cy="3564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853560" w14:textId="4767724A" w:rsidR="001D3D81" w:rsidRPr="00474585" w:rsidRDefault="001D3D81" w:rsidP="00474585">
                            <w:pPr>
                              <w:jc w:val="center"/>
                              <w:rPr>
                                <w:rFonts w:ascii="Aptos" w:hAnsi="Aptos"/>
                              </w:rPr>
                            </w:pPr>
                            <w:r w:rsidRPr="00474585">
                              <w:rPr>
                                <w:rFonts w:ascii="Aptos" w:hAnsi="Aptos"/>
                              </w:rPr>
                              <w:t>Tous les champs sont obligatoires afin que la candidat</w:t>
                            </w:r>
                            <w:r w:rsidR="00C26E9D" w:rsidRPr="00474585">
                              <w:rPr>
                                <w:rFonts w:ascii="Aptos" w:hAnsi="Aptos"/>
                              </w:rPr>
                              <w:t>ure soit comptabilisée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F288BD" id="_x0000_t202" coordsize="21600,21600" o:spt="202" path="m,l,21600r21600,l21600,xe">
                <v:stroke joinstyle="miter"/>
                <v:path gradientshapeok="t" o:connecttype="rect"/>
              </v:shapetype>
              <v:shape id="Zone de texte 21" o:spid="_x0000_s1028" type="#_x0000_t202" style="position:absolute;margin-left:-9.05pt;margin-top:736.35pt;width:525.8pt;height:28.05pt;z-index:251658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" filled="f" stroked="f" strokeweight=".5pt">
                <v:textbox>
                  <w:txbxContent>
                    <w:p w14:paraId="3C853560" w14:textId="4767724A" w:rsidR="001D3D81" w:rsidRPr="00474585" w:rsidRDefault="001D3D81" w:rsidP="00474585">
                      <w:pPr>
                        <w:jc w:val="center"/>
                        <w:rPr>
                          <w:rFonts w:ascii="Aptos" w:hAnsi="Aptos"/>
                        </w:rPr>
                      </w:pPr>
                      <w:r w:rsidRPr="00474585">
                        <w:rPr>
                          <w:rFonts w:ascii="Aptos" w:hAnsi="Aptos"/>
                        </w:rPr>
                        <w:t>Tous les champs sont obligatoires afin que la candidat</w:t>
                      </w:r>
                      <w:r w:rsidR="00C26E9D" w:rsidRPr="00474585">
                        <w:rPr>
                          <w:rFonts w:ascii="Aptos" w:hAnsi="Aptos"/>
                        </w:rPr>
                        <w:t>ure soit comptabilisée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353C3" w:rsidRPr="007D76CC">
        <w:rPr>
          <w:noProof/>
          <w:color w:val="FF0000"/>
          <w:lang w:val="en-US" w:eastAsia="zh-CN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28F576AA" wp14:editId="63AD7C4D">
                <wp:simplePos x="0" y="0"/>
                <wp:positionH relativeFrom="column">
                  <wp:posOffset>-748030</wp:posOffset>
                </wp:positionH>
                <wp:positionV relativeFrom="margin">
                  <wp:posOffset>9545630</wp:posOffset>
                </wp:positionV>
                <wp:extent cx="7760970" cy="409575"/>
                <wp:effectExtent l="0" t="0" r="0" b="9525"/>
                <wp:wrapNone/>
                <wp:docPr id="2" name="Rectangle 2" descr="rectangle coloré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0970" cy="40957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38ECC8" id="Rectangle 2" o:spid="_x0000_s1026" alt="rectangle coloré" style="position:absolute;margin-left:-58.9pt;margin-top:751.6pt;width:611.1pt;height:32.25pt;z-index:-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margin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" fillcolor="#fcd8d3 [665]" stroked="f" strokeweight="2pt">
                <w10:wrap anchory="margin"/>
              </v:rect>
            </w:pict>
          </mc:Fallback>
        </mc:AlternateContent>
      </w:r>
      <w:r w:rsidR="00D077E9">
        <w:rPr>
          <w:lang w:bidi="fr-FR"/>
        </w:rPr>
        <w:br w:type="page"/>
      </w:r>
    </w:p>
    <w:tbl>
      <w:tblPr>
        <w:tblW w:w="10005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5"/>
      </w:tblGrid>
      <w:tr w:rsidR="00D077E9" w:rsidRPr="007D76CC" w14:paraId="7ED347DC" w14:textId="77777777" w:rsidTr="000A2EE9">
        <w:trPr>
          <w:trHeight w:val="839"/>
        </w:trPr>
        <w:tc>
          <w:tcPr>
            <w:tcW w:w="10005" w:type="dxa"/>
          </w:tcPr>
          <w:p w14:paraId="05934BE5" w14:textId="3B87B730" w:rsidR="00DF027C" w:rsidRPr="000A2EE9" w:rsidRDefault="008D21F1" w:rsidP="000A2EE9">
            <w:pPr>
              <w:pStyle w:val="Titre2"/>
              <w:rPr>
                <w:sz w:val="8"/>
                <w:szCs w:val="4"/>
              </w:rPr>
            </w:pPr>
            <w:r>
              <w:rPr>
                <w:b/>
                <w:bCs/>
                <w:noProof/>
                <w:color w:val="auto"/>
                <w:sz w:val="40"/>
                <w:lang w:bidi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8252" behindDoc="0" locked="0" layoutInCell="1" allowOverlap="1" wp14:anchorId="742F942E" wp14:editId="6AEBD358">
                      <wp:simplePos x="0" y="0"/>
                      <wp:positionH relativeFrom="column">
                        <wp:posOffset>-380698</wp:posOffset>
                      </wp:positionH>
                      <wp:positionV relativeFrom="paragraph">
                        <wp:posOffset>14134</wp:posOffset>
                      </wp:positionV>
                      <wp:extent cx="7084695" cy="363220"/>
                      <wp:effectExtent l="0" t="0" r="20955" b="17780"/>
                      <wp:wrapNone/>
                      <wp:docPr id="11" name="Zone de text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084695" cy="3632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txbx>
                              <w:txbxContent>
                                <w:p w14:paraId="1F897C53" w14:textId="799C8976" w:rsidR="00A02098" w:rsidRPr="00D024F3" w:rsidRDefault="00A02098">
                                  <w:pPr>
                                    <w:rPr>
                                      <w:rFonts w:ascii="Aptos" w:hAnsi="Aptos"/>
                                    </w:rPr>
                                  </w:pPr>
                                  <w:r w:rsidRPr="00D024F3">
                                    <w:rPr>
                                      <w:rFonts w:ascii="Aptos" w:hAnsi="Aptos"/>
                                      <w:sz w:val="36"/>
                                      <w:szCs w:val="28"/>
                                    </w:rPr>
                                    <w:t xml:space="preserve">Nom du dessert : </w:t>
                                  </w:r>
                                  <w:r w:rsidR="00311330" w:rsidRPr="00D024F3">
                                    <w:rPr>
                                      <w:rFonts w:ascii="Aptos" w:hAnsi="Aptos"/>
                                      <w:sz w:val="36"/>
                                      <w:szCs w:val="28"/>
                                    </w:rPr>
                                    <w:t xml:space="preserve">       </w:t>
                                  </w:r>
                                  <w:r w:rsidR="00311330" w:rsidRPr="00D024F3">
                                    <w:rPr>
                                      <w:rFonts w:ascii="Aptos" w:hAnsi="Aptos"/>
                                      <w:sz w:val="36"/>
                                      <w:szCs w:val="28"/>
                                    </w:rPr>
                                    <w:tab/>
                                  </w:r>
                                  <w:r w:rsidR="00311330" w:rsidRPr="00D024F3">
                                    <w:rPr>
                                      <w:rFonts w:ascii="Aptos" w:hAnsi="Aptos"/>
                                      <w:sz w:val="36"/>
                                      <w:szCs w:val="28"/>
                                    </w:rPr>
                                    <w:tab/>
                                  </w:r>
                                  <w:r w:rsidRPr="00D024F3">
                                    <w:rPr>
                                      <w:rFonts w:ascii="Aptos" w:hAnsi="Aptos"/>
                                    </w:rPr>
                                    <w:t xml:space="preserve">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42F942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11" o:spid="_x0000_s1029" type="#_x0000_t202" style="position:absolute;margin-left:-30pt;margin-top:1.1pt;width:557.85pt;height:28.6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" fillcolor="white [3201]" strokecolor="black [3213]" strokeweight=".5pt">
                      <v:textbox>
                        <w:txbxContent>
                          <w:p w14:paraId="1F897C53" w14:textId="799C8976" w:rsidR="00A02098" w:rsidRPr="00D024F3" w:rsidRDefault="00A02098">
                            <w:pPr>
                              <w:rPr>
                                <w:rFonts w:ascii="Aptos" w:hAnsi="Aptos"/>
                              </w:rPr>
                            </w:pPr>
                            <w:r w:rsidRPr="00D024F3">
                              <w:rPr>
                                <w:rFonts w:ascii="Aptos" w:hAnsi="Aptos"/>
                                <w:sz w:val="36"/>
                                <w:szCs w:val="28"/>
                              </w:rPr>
                              <w:t xml:space="preserve">Nom du dessert : </w:t>
                            </w:r>
                            <w:r w:rsidR="00311330" w:rsidRPr="00D024F3">
                              <w:rPr>
                                <w:rFonts w:ascii="Aptos" w:hAnsi="Aptos"/>
                                <w:sz w:val="36"/>
                                <w:szCs w:val="28"/>
                              </w:rPr>
                              <w:t xml:space="preserve">       </w:t>
                            </w:r>
                            <w:r w:rsidR="00311330" w:rsidRPr="00D024F3">
                              <w:rPr>
                                <w:rFonts w:ascii="Aptos" w:hAnsi="Aptos"/>
                                <w:sz w:val="36"/>
                                <w:szCs w:val="28"/>
                              </w:rPr>
                              <w:tab/>
                            </w:r>
                            <w:r w:rsidR="00311330" w:rsidRPr="00D024F3">
                              <w:rPr>
                                <w:rFonts w:ascii="Aptos" w:hAnsi="Aptos"/>
                                <w:sz w:val="36"/>
                                <w:szCs w:val="28"/>
                              </w:rPr>
                              <w:tab/>
                            </w:r>
                            <w:r w:rsidRPr="00D024F3">
                              <w:rPr>
                                <w:rFonts w:ascii="Aptos" w:hAnsi="Aptos"/>
                              </w:rPr>
                              <w:t xml:space="preserve">                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0F7BB8C6" w14:textId="3419F832" w:rsidR="00A6546C" w:rsidRDefault="00C05F85" w:rsidP="00270AED">
      <w:r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0791C9C9" wp14:editId="52EB6875">
                <wp:simplePos x="0" y="0"/>
                <wp:positionH relativeFrom="column">
                  <wp:posOffset>2444750</wp:posOffset>
                </wp:positionH>
                <wp:positionV relativeFrom="paragraph">
                  <wp:posOffset>2290445</wp:posOffset>
                </wp:positionV>
                <wp:extent cx="1232535" cy="379730"/>
                <wp:effectExtent l="0" t="0" r="0" b="1270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2535" cy="379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8AE4FF" w14:textId="6155588C" w:rsidR="000A2EE9" w:rsidRPr="00D024F3" w:rsidRDefault="008D21F1" w:rsidP="000A2EE9">
                            <w:pPr>
                              <w:jc w:val="center"/>
                              <w:rPr>
                                <w:rFonts w:ascii="Aptos" w:hAnsi="Aptos"/>
                                <w:iCs/>
                                <w:color w:val="auto"/>
                              </w:rPr>
                            </w:pPr>
                            <w:r>
                              <w:rPr>
                                <w:rFonts w:ascii="Aptos" w:hAnsi="Aptos"/>
                                <w:iCs/>
                                <w:color w:val="auto"/>
                                <w:sz w:val="36"/>
                                <w:szCs w:val="36"/>
                                <w:lang w:bidi="fr-FR"/>
                              </w:rPr>
                              <w:t>Schéma</w:t>
                            </w:r>
                            <w:r w:rsidR="000A2EE9" w:rsidRPr="00D024F3">
                              <w:rPr>
                                <w:rFonts w:ascii="Aptos" w:hAnsi="Aptos"/>
                                <w:iCs/>
                                <w:color w:val="auto"/>
                                <w:sz w:val="36"/>
                                <w:szCs w:val="36"/>
                                <w:lang w:bidi="fr-FR"/>
                              </w:rPr>
                              <w:t xml:space="preserve"> 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91C9C9" id="Zone de texte 7" o:spid="_x0000_s1030" type="#_x0000_t202" style="position:absolute;margin-left:192.5pt;margin-top:180.35pt;width:97.05pt;height:29.9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" filled="f" stroked="f" strokeweight=".5pt">
                <v:textbox>
                  <w:txbxContent>
                    <w:p w14:paraId="608AE4FF" w14:textId="6155588C" w:rsidR="000A2EE9" w:rsidRPr="00D024F3" w:rsidRDefault="008D21F1" w:rsidP="000A2EE9">
                      <w:pPr>
                        <w:jc w:val="center"/>
                        <w:rPr>
                          <w:rFonts w:ascii="Aptos" w:hAnsi="Aptos"/>
                          <w:iCs/>
                          <w:color w:val="auto"/>
                        </w:rPr>
                      </w:pPr>
                      <w:r>
                        <w:rPr>
                          <w:rFonts w:ascii="Aptos" w:hAnsi="Aptos"/>
                          <w:iCs/>
                          <w:color w:val="auto"/>
                          <w:sz w:val="36"/>
                          <w:szCs w:val="36"/>
                          <w:lang w:bidi="fr-FR"/>
                        </w:rPr>
                        <w:t>Schéma</w:t>
                      </w:r>
                      <w:r w:rsidR="000A2EE9" w:rsidRPr="00D024F3">
                        <w:rPr>
                          <w:rFonts w:ascii="Aptos" w:hAnsi="Aptos"/>
                          <w:iCs/>
                          <w:color w:val="auto"/>
                          <w:sz w:val="36"/>
                          <w:szCs w:val="36"/>
                          <w:lang w:bidi="fr-FR"/>
                        </w:rPr>
                        <w:t xml:space="preserve"> :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66445" behindDoc="0" locked="0" layoutInCell="1" allowOverlap="1" wp14:anchorId="07B75BA5" wp14:editId="2CB5279C">
                <wp:simplePos x="0" y="0"/>
                <wp:positionH relativeFrom="margin">
                  <wp:posOffset>-275590</wp:posOffset>
                </wp:positionH>
                <wp:positionV relativeFrom="paragraph">
                  <wp:posOffset>2690495</wp:posOffset>
                </wp:positionV>
                <wp:extent cx="6882765" cy="3091815"/>
                <wp:effectExtent l="0" t="0" r="13335" b="1333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2765" cy="309181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A38997" id="Rectangle 1" o:spid="_x0000_s1026" style="position:absolute;margin-left:-21.7pt;margin-top:211.85pt;width:541.95pt;height:243.45pt;z-index:25166644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" filled="f" strokecolor="#fcd8d3 [665]" strokeweight="2pt">
                <w10:wrap anchorx="margin"/>
              </v:rect>
            </w:pict>
          </mc:Fallback>
        </mc:AlternateContent>
      </w:r>
      <w:r w:rsidR="0035787B">
        <w:rPr>
          <w:b w:val="0"/>
          <w:bCs/>
          <w:noProof/>
          <w:color w:val="auto"/>
          <w:sz w:val="40"/>
          <w:lang w:bidi="fr-FR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02C88FEB" wp14:editId="63535840">
                <wp:simplePos x="0" y="0"/>
                <wp:positionH relativeFrom="margin">
                  <wp:posOffset>2655444</wp:posOffset>
                </wp:positionH>
                <wp:positionV relativeFrom="paragraph">
                  <wp:posOffset>5755772</wp:posOffset>
                </wp:positionV>
                <wp:extent cx="1160780" cy="316865"/>
                <wp:effectExtent l="0" t="0" r="20320" b="26035"/>
                <wp:wrapSquare wrapText="bothSides"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0780" cy="3168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0B28B654" w14:textId="3E868401" w:rsidR="00A01165" w:rsidRPr="00474585" w:rsidRDefault="00A01165" w:rsidP="00CC5824">
                            <w:pPr>
                              <w:jc w:val="center"/>
                              <w:rPr>
                                <w:rFonts w:ascii="Aptos" w:hAnsi="Aptos"/>
                                <w:sz w:val="36"/>
                                <w:szCs w:val="28"/>
                              </w:rPr>
                            </w:pPr>
                            <w:r w:rsidRPr="00474585">
                              <w:rPr>
                                <w:rFonts w:ascii="Aptos" w:hAnsi="Aptos"/>
                                <w:sz w:val="36"/>
                                <w:szCs w:val="28"/>
                              </w:rPr>
                              <w:t>Photos</w:t>
                            </w:r>
                            <w:r w:rsidR="00CC5824" w:rsidRPr="00474585">
                              <w:rPr>
                                <w:rFonts w:ascii="Aptos" w:hAnsi="Aptos"/>
                                <w:sz w:val="36"/>
                                <w:szCs w:val="28"/>
                              </w:rPr>
                              <w:t>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C88FEB" id="Zone de texte 12" o:spid="_x0000_s1031" type="#_x0000_t202" style="position:absolute;margin-left:209.1pt;margin-top:453.2pt;width:91.4pt;height:24.95pt;z-index:25165824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" fillcolor="white [3201]" strokecolor="white [3212]" strokeweight=".5pt">
                <v:textbox>
                  <w:txbxContent>
                    <w:p w14:paraId="0B28B654" w14:textId="3E868401" w:rsidR="00A01165" w:rsidRPr="00474585" w:rsidRDefault="00A01165" w:rsidP="00CC5824">
                      <w:pPr>
                        <w:jc w:val="center"/>
                        <w:rPr>
                          <w:rFonts w:ascii="Aptos" w:hAnsi="Aptos"/>
                          <w:sz w:val="36"/>
                          <w:szCs w:val="28"/>
                        </w:rPr>
                      </w:pPr>
                      <w:r w:rsidRPr="00474585">
                        <w:rPr>
                          <w:rFonts w:ascii="Aptos" w:hAnsi="Aptos"/>
                          <w:sz w:val="36"/>
                          <w:szCs w:val="28"/>
                        </w:rPr>
                        <w:t>Photos</w:t>
                      </w:r>
                      <w:r w:rsidR="00CC5824" w:rsidRPr="00474585">
                        <w:rPr>
                          <w:rFonts w:ascii="Aptos" w:hAnsi="Aptos"/>
                          <w:sz w:val="36"/>
                          <w:szCs w:val="28"/>
                        </w:rPr>
                        <w:t> :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D21F1" w:rsidRPr="000A2EE9">
        <w:rPr>
          <w:b w:val="0"/>
          <w:bCs/>
          <w:noProof/>
          <w:color w:val="auto"/>
          <w:sz w:val="40"/>
          <w:lang w:bidi="fr-FR"/>
        </w:rPr>
        <mc:AlternateContent>
          <mc:Choice Requires="wps">
            <w:drawing>
              <wp:anchor distT="0" distB="0" distL="114300" distR="114300" simplePos="0" relativeHeight="251659277" behindDoc="0" locked="0" layoutInCell="1" allowOverlap="1" wp14:anchorId="1599F281" wp14:editId="071E28F1">
                <wp:simplePos x="0" y="0"/>
                <wp:positionH relativeFrom="margin">
                  <wp:posOffset>-358140</wp:posOffset>
                </wp:positionH>
                <wp:positionV relativeFrom="paragraph">
                  <wp:posOffset>20288</wp:posOffset>
                </wp:positionV>
                <wp:extent cx="7073265" cy="2248535"/>
                <wp:effectExtent l="0" t="0" r="13335" b="18415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3265" cy="2248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F8F0884" w14:textId="77777777" w:rsidR="001D3664" w:rsidRPr="00D024F3" w:rsidRDefault="001D3664" w:rsidP="001D3664">
                            <w:pPr>
                              <w:jc w:val="center"/>
                              <w:rPr>
                                <w:rFonts w:ascii="Aptos" w:hAnsi="Aptos"/>
                                <w:color w:val="auto"/>
                                <w:sz w:val="36"/>
                                <w:szCs w:val="28"/>
                              </w:rPr>
                            </w:pPr>
                            <w:r w:rsidRPr="00D024F3">
                              <w:rPr>
                                <w:rFonts w:ascii="Aptos" w:hAnsi="Aptos"/>
                                <w:color w:val="auto"/>
                                <w:sz w:val="36"/>
                                <w:szCs w:val="28"/>
                              </w:rPr>
                              <w:t>Descriptif dessert :</w:t>
                            </w:r>
                          </w:p>
                          <w:p w14:paraId="5D469BC6" w14:textId="19F48682" w:rsidR="001D3664" w:rsidRPr="00D024F3" w:rsidRDefault="00033C9A" w:rsidP="001D3664">
                            <w:pPr>
                              <w:jc w:val="center"/>
                              <w:rPr>
                                <w:rFonts w:ascii="Aptos" w:hAnsi="Aptos"/>
                                <w:b w:val="0"/>
                                <w:bCs/>
                              </w:rPr>
                            </w:pPr>
                            <w:r w:rsidRPr="00D024F3">
                              <w:rPr>
                                <w:rFonts w:ascii="Aptos" w:hAnsi="Aptos"/>
                                <w:b w:val="0"/>
                                <w:bCs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99F281" id="Zone de texte 14" o:spid="_x0000_s1032" type="#_x0000_t202" style="position:absolute;margin-left:-28.2pt;margin-top:1.6pt;width:556.95pt;height:177.05pt;z-index:25165927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" fillcolor="white [3201]" strokeweight=".5pt">
                <v:textbox>
                  <w:txbxContent>
                    <w:p w14:paraId="6F8F0884" w14:textId="77777777" w:rsidR="001D3664" w:rsidRPr="00D024F3" w:rsidRDefault="001D3664" w:rsidP="001D3664">
                      <w:pPr>
                        <w:jc w:val="center"/>
                        <w:rPr>
                          <w:rFonts w:ascii="Aptos" w:hAnsi="Aptos"/>
                          <w:color w:val="auto"/>
                          <w:sz w:val="36"/>
                          <w:szCs w:val="28"/>
                        </w:rPr>
                      </w:pPr>
                      <w:r w:rsidRPr="00D024F3">
                        <w:rPr>
                          <w:rFonts w:ascii="Aptos" w:hAnsi="Aptos"/>
                          <w:color w:val="auto"/>
                          <w:sz w:val="36"/>
                          <w:szCs w:val="28"/>
                        </w:rPr>
                        <w:t>Descriptif dessert :</w:t>
                      </w:r>
                    </w:p>
                    <w:p w14:paraId="5D469BC6" w14:textId="19F48682" w:rsidR="001D3664" w:rsidRPr="00D024F3" w:rsidRDefault="00033C9A" w:rsidP="001D3664">
                      <w:pPr>
                        <w:jc w:val="center"/>
                        <w:rPr>
                          <w:rFonts w:ascii="Aptos" w:hAnsi="Aptos"/>
                          <w:b w:val="0"/>
                          <w:bCs/>
                        </w:rPr>
                      </w:pPr>
                      <w:r w:rsidRPr="00D024F3">
                        <w:rPr>
                          <w:rFonts w:ascii="Aptos" w:hAnsi="Aptos"/>
                          <w:b w:val="0"/>
                          <w:bCs/>
                        </w:rPr>
                        <w:t xml:space="preserve">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024F3">
        <w:rPr>
          <w:b w:val="0"/>
          <w:bCs/>
          <w:noProof/>
          <w:color w:val="auto"/>
          <w:sz w:val="40"/>
          <w:lang w:bidi="fr-FR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1217DFC8" wp14:editId="661201C1">
                <wp:simplePos x="0" y="0"/>
                <wp:positionH relativeFrom="margin">
                  <wp:posOffset>3320094</wp:posOffset>
                </wp:positionH>
                <wp:positionV relativeFrom="paragraph">
                  <wp:posOffset>6127201</wp:posOffset>
                </wp:positionV>
                <wp:extent cx="3394696" cy="2886710"/>
                <wp:effectExtent l="0" t="0" r="15875" b="27940"/>
                <wp:wrapNone/>
                <wp:docPr id="9" name="Rectangle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0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4696" cy="288671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F8E4DAC" w14:textId="44C3CCEC" w:rsidR="009328AE" w:rsidRPr="00474585" w:rsidRDefault="00674CCF" w:rsidP="009328AE">
                            <w:pPr>
                              <w:jc w:val="center"/>
                              <w:rPr>
                                <w:rFonts w:ascii="Aptos" w:hAnsi="Aptos"/>
                              </w:rPr>
                            </w:pPr>
                            <w:r w:rsidRPr="00474585">
                              <w:rPr>
                                <w:rFonts w:ascii="Aptos" w:hAnsi="Aptos"/>
                              </w:rPr>
                              <w:t xml:space="preserve">Insérer une photo </w:t>
                            </w:r>
                            <w:r w:rsidR="00D024F3" w:rsidRPr="00474585">
                              <w:rPr>
                                <w:rFonts w:ascii="Aptos" w:hAnsi="Aptos"/>
                              </w:rPr>
                              <w:t>du gâteau</w:t>
                            </w:r>
                            <w:r w:rsidRPr="00474585">
                              <w:rPr>
                                <w:rFonts w:ascii="Aptos" w:hAnsi="Aptos"/>
                              </w:rPr>
                              <w:t xml:space="preserve"> </w:t>
                            </w:r>
                            <w:r w:rsidR="00E43020" w:rsidRPr="00474585">
                              <w:rPr>
                                <w:rFonts w:ascii="Aptos" w:hAnsi="Aptos"/>
                              </w:rPr>
                              <w:t>coup</w:t>
                            </w:r>
                            <w:r w:rsidRPr="00474585">
                              <w:rPr>
                                <w:rFonts w:ascii="Aptos" w:hAnsi="Aptos"/>
                              </w:rPr>
                              <w:t>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17DFC8" id="Rectangle 9" o:spid="_x0000_s1033" style="position:absolute;margin-left:261.4pt;margin-top:482.45pt;width:267.3pt;height:227.3pt;z-index:25165824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" filled="f" strokecolor="windowText" strokeweight=".25pt">
                <v:textbox>
                  <w:txbxContent>
                    <w:p w14:paraId="7F8E4DAC" w14:textId="44C3CCEC" w:rsidR="009328AE" w:rsidRPr="00474585" w:rsidRDefault="00674CCF" w:rsidP="009328AE">
                      <w:pPr>
                        <w:jc w:val="center"/>
                        <w:rPr>
                          <w:rFonts w:ascii="Aptos" w:hAnsi="Aptos"/>
                        </w:rPr>
                      </w:pPr>
                      <w:r w:rsidRPr="00474585">
                        <w:rPr>
                          <w:rFonts w:ascii="Aptos" w:hAnsi="Aptos"/>
                        </w:rPr>
                        <w:t xml:space="preserve">Insérer une photo </w:t>
                      </w:r>
                      <w:r w:rsidR="00D024F3" w:rsidRPr="00474585">
                        <w:rPr>
                          <w:rFonts w:ascii="Aptos" w:hAnsi="Aptos"/>
                        </w:rPr>
                        <w:t>du gâteau</w:t>
                      </w:r>
                      <w:r w:rsidRPr="00474585">
                        <w:rPr>
                          <w:rFonts w:ascii="Aptos" w:hAnsi="Aptos"/>
                        </w:rPr>
                        <w:t xml:space="preserve"> </w:t>
                      </w:r>
                      <w:r w:rsidR="00E43020" w:rsidRPr="00474585">
                        <w:rPr>
                          <w:rFonts w:ascii="Aptos" w:hAnsi="Aptos"/>
                        </w:rPr>
                        <w:t>coup</w:t>
                      </w:r>
                      <w:r w:rsidRPr="00474585">
                        <w:rPr>
                          <w:rFonts w:ascii="Aptos" w:hAnsi="Aptos"/>
                        </w:rPr>
                        <w:t>é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D024F3">
        <w:rPr>
          <w:b w:val="0"/>
          <w:bCs/>
          <w:noProof/>
          <w:color w:val="auto"/>
          <w:sz w:val="40"/>
          <w:lang w:bidi="fr-FR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736DCB3C" wp14:editId="0A8C4F8C">
                <wp:simplePos x="0" y="0"/>
                <wp:positionH relativeFrom="margin">
                  <wp:posOffset>-358055</wp:posOffset>
                </wp:positionH>
                <wp:positionV relativeFrom="paragraph">
                  <wp:posOffset>6127201</wp:posOffset>
                </wp:positionV>
                <wp:extent cx="3503487" cy="2887038"/>
                <wp:effectExtent l="0" t="0" r="20955" b="2794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3487" cy="2887038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1F3D72" w14:textId="3B9F3302" w:rsidR="009328AE" w:rsidRPr="00474585" w:rsidRDefault="009328AE" w:rsidP="009328AE">
                            <w:pPr>
                              <w:jc w:val="center"/>
                              <w:rPr>
                                <w:rFonts w:ascii="Aptos" w:hAnsi="Aptos"/>
                              </w:rPr>
                            </w:pPr>
                            <w:r w:rsidRPr="00474585">
                              <w:rPr>
                                <w:rFonts w:ascii="Aptos" w:hAnsi="Aptos"/>
                              </w:rPr>
                              <w:t xml:space="preserve">Insérer une photo </w:t>
                            </w:r>
                            <w:r w:rsidR="00674CCF" w:rsidRPr="00474585">
                              <w:rPr>
                                <w:rFonts w:ascii="Aptos" w:hAnsi="Aptos"/>
                              </w:rPr>
                              <w:t>d</w:t>
                            </w:r>
                            <w:r w:rsidR="00D024F3" w:rsidRPr="00474585">
                              <w:rPr>
                                <w:rFonts w:ascii="Aptos" w:hAnsi="Aptos"/>
                              </w:rPr>
                              <w:t>u gâteau</w:t>
                            </w:r>
                            <w:r w:rsidR="00674CCF" w:rsidRPr="00474585">
                              <w:rPr>
                                <w:rFonts w:ascii="Aptos" w:hAnsi="Aptos"/>
                              </w:rPr>
                              <w:t xml:space="preserve"> entier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6DCB3C" id="Rectangle 4" o:spid="_x0000_s1034" style="position:absolute;margin-left:-28.2pt;margin-top:482.45pt;width:275.85pt;height:227.35pt;z-index:2516582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" filled="f" strokecolor="black [3213]" strokeweight=".25pt">
                <v:textbox>
                  <w:txbxContent>
                    <w:p w14:paraId="4F1F3D72" w14:textId="3B9F3302" w:rsidR="009328AE" w:rsidRPr="00474585" w:rsidRDefault="009328AE" w:rsidP="009328AE">
                      <w:pPr>
                        <w:jc w:val="center"/>
                        <w:rPr>
                          <w:rFonts w:ascii="Aptos" w:hAnsi="Aptos"/>
                        </w:rPr>
                      </w:pPr>
                      <w:r w:rsidRPr="00474585">
                        <w:rPr>
                          <w:rFonts w:ascii="Aptos" w:hAnsi="Aptos"/>
                        </w:rPr>
                        <w:t xml:space="preserve">Insérer une photo </w:t>
                      </w:r>
                      <w:r w:rsidR="00674CCF" w:rsidRPr="00474585">
                        <w:rPr>
                          <w:rFonts w:ascii="Aptos" w:hAnsi="Aptos"/>
                        </w:rPr>
                        <w:t>d</w:t>
                      </w:r>
                      <w:r w:rsidR="00D024F3" w:rsidRPr="00474585">
                        <w:rPr>
                          <w:rFonts w:ascii="Aptos" w:hAnsi="Aptos"/>
                        </w:rPr>
                        <w:t>u gâteau</w:t>
                      </w:r>
                      <w:r w:rsidR="00674CCF" w:rsidRPr="00474585">
                        <w:rPr>
                          <w:rFonts w:ascii="Aptos" w:hAnsi="Aptos"/>
                        </w:rPr>
                        <w:t xml:space="preserve"> entier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8635F1">
        <w:rPr>
          <w:b w:val="0"/>
        </w:rPr>
        <w:br w:type="page"/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506"/>
        <w:gridCol w:w="1600"/>
        <w:gridCol w:w="1276"/>
        <w:gridCol w:w="4642"/>
      </w:tblGrid>
      <w:tr w:rsidR="007D76CC" w:rsidRPr="00474585" w14:paraId="56E19CC5" w14:textId="77777777" w:rsidTr="00D024F3">
        <w:tc>
          <w:tcPr>
            <w:tcW w:w="2506" w:type="dxa"/>
            <w:shd w:val="clear" w:color="auto" w:fill="FCD8D3" w:themeFill="accent6" w:themeFillTint="33"/>
          </w:tcPr>
          <w:p w14:paraId="4788A80D" w14:textId="11707EB4" w:rsidR="007D76CC" w:rsidRPr="00474585" w:rsidRDefault="007D76CC" w:rsidP="00B1443C">
            <w:pPr>
              <w:spacing w:before="240" w:after="200"/>
              <w:rPr>
                <w:rFonts w:ascii="Aptos" w:hAnsi="Aptos"/>
                <w:color w:val="auto"/>
                <w:sz w:val="32"/>
                <w:szCs w:val="24"/>
              </w:rPr>
            </w:pPr>
            <w:r w:rsidRPr="00474585">
              <w:rPr>
                <w:rFonts w:ascii="Aptos" w:hAnsi="Aptos"/>
                <w:color w:val="auto"/>
                <w:sz w:val="32"/>
                <w:szCs w:val="24"/>
              </w:rPr>
              <w:lastRenderedPageBreak/>
              <w:t>Ingrédients</w:t>
            </w:r>
          </w:p>
        </w:tc>
        <w:tc>
          <w:tcPr>
            <w:tcW w:w="1600" w:type="dxa"/>
            <w:shd w:val="clear" w:color="auto" w:fill="FCD8D3" w:themeFill="accent6" w:themeFillTint="33"/>
          </w:tcPr>
          <w:p w14:paraId="60A3DE4D" w14:textId="64A9144F" w:rsidR="007D76CC" w:rsidRPr="00474585" w:rsidRDefault="007D76CC" w:rsidP="00B1443C">
            <w:pPr>
              <w:spacing w:before="240" w:after="200"/>
              <w:rPr>
                <w:rFonts w:ascii="Aptos" w:hAnsi="Aptos"/>
                <w:color w:val="auto"/>
                <w:sz w:val="32"/>
                <w:szCs w:val="24"/>
              </w:rPr>
            </w:pPr>
            <w:r w:rsidRPr="00474585">
              <w:rPr>
                <w:rFonts w:ascii="Aptos" w:hAnsi="Aptos"/>
                <w:color w:val="auto"/>
                <w:sz w:val="32"/>
                <w:szCs w:val="24"/>
              </w:rPr>
              <w:t>Quantité</w:t>
            </w:r>
          </w:p>
        </w:tc>
        <w:tc>
          <w:tcPr>
            <w:tcW w:w="1276" w:type="dxa"/>
            <w:shd w:val="clear" w:color="auto" w:fill="FCD8D3" w:themeFill="accent6" w:themeFillTint="33"/>
          </w:tcPr>
          <w:p w14:paraId="0994192D" w14:textId="3A737E7B" w:rsidR="007D76CC" w:rsidRPr="00474585" w:rsidRDefault="007D76CC" w:rsidP="00B1443C">
            <w:pPr>
              <w:spacing w:before="240" w:after="200"/>
              <w:rPr>
                <w:rFonts w:ascii="Aptos" w:hAnsi="Aptos"/>
                <w:color w:val="auto"/>
                <w:sz w:val="32"/>
                <w:szCs w:val="24"/>
              </w:rPr>
            </w:pPr>
            <w:r w:rsidRPr="00474585">
              <w:rPr>
                <w:rFonts w:ascii="Aptos" w:hAnsi="Aptos"/>
                <w:color w:val="auto"/>
                <w:sz w:val="32"/>
                <w:szCs w:val="24"/>
              </w:rPr>
              <w:t>Unités</w:t>
            </w:r>
          </w:p>
        </w:tc>
        <w:tc>
          <w:tcPr>
            <w:tcW w:w="4642" w:type="dxa"/>
            <w:shd w:val="clear" w:color="auto" w:fill="FCD8D3" w:themeFill="accent6" w:themeFillTint="33"/>
          </w:tcPr>
          <w:p w14:paraId="119687BA" w14:textId="696331F5" w:rsidR="007D76CC" w:rsidRPr="00474585" w:rsidRDefault="007D76CC" w:rsidP="00B1443C">
            <w:pPr>
              <w:spacing w:before="240" w:after="200"/>
              <w:rPr>
                <w:rFonts w:ascii="Aptos" w:hAnsi="Aptos"/>
                <w:color w:val="auto"/>
                <w:sz w:val="32"/>
                <w:szCs w:val="24"/>
              </w:rPr>
            </w:pPr>
            <w:r w:rsidRPr="00474585">
              <w:rPr>
                <w:rFonts w:ascii="Aptos" w:hAnsi="Aptos"/>
                <w:color w:val="auto"/>
                <w:sz w:val="32"/>
                <w:szCs w:val="24"/>
              </w:rPr>
              <w:t>Phases techniques</w:t>
            </w:r>
          </w:p>
        </w:tc>
      </w:tr>
      <w:tr w:rsidR="007D76CC" w:rsidRPr="00474585" w14:paraId="25AC8494" w14:textId="77777777" w:rsidTr="007D76CC">
        <w:trPr>
          <w:trHeight w:val="2983"/>
        </w:trPr>
        <w:tc>
          <w:tcPr>
            <w:tcW w:w="2506" w:type="dxa"/>
          </w:tcPr>
          <w:p w14:paraId="5C440E1B" w14:textId="77777777" w:rsidR="007D76CC" w:rsidRPr="00474585" w:rsidRDefault="007D76CC" w:rsidP="007D76CC">
            <w:pPr>
              <w:textAlignment w:val="baseline"/>
              <w:rPr>
                <w:rFonts w:ascii="Aptos" w:eastAsia="Calibri" w:hAnsi="Aptos"/>
                <w:i/>
                <w:color w:val="000000"/>
                <w:sz w:val="6"/>
                <w:szCs w:val="4"/>
              </w:rPr>
            </w:pPr>
          </w:p>
          <w:p w14:paraId="7E4D8CE5" w14:textId="1E592097" w:rsidR="007D76CC" w:rsidRPr="00474585" w:rsidRDefault="007D76CC" w:rsidP="007D76CC">
            <w:pPr>
              <w:textAlignment w:val="baseline"/>
              <w:rPr>
                <w:rFonts w:ascii="Aptos" w:eastAsia="Calibri" w:hAnsi="Aptos"/>
                <w:b w:val="0"/>
                <w:bCs/>
                <w:i/>
                <w:color w:val="000000"/>
                <w:sz w:val="24"/>
              </w:rPr>
            </w:pPr>
            <w:r w:rsidRPr="00474585">
              <w:rPr>
                <w:rFonts w:ascii="Aptos" w:eastAsia="Calibri" w:hAnsi="Aptos"/>
                <w:i/>
                <w:color w:val="000000"/>
                <w:sz w:val="24"/>
              </w:rPr>
              <w:t>Exemple</w:t>
            </w:r>
            <w:r w:rsidRPr="00474585">
              <w:rPr>
                <w:rFonts w:ascii="Aptos" w:eastAsia="Calibri" w:hAnsi="Aptos"/>
                <w:b w:val="0"/>
                <w:bCs/>
                <w:i/>
                <w:color w:val="000000"/>
                <w:sz w:val="24"/>
              </w:rPr>
              <w:t xml:space="preserve"> : </w:t>
            </w:r>
          </w:p>
          <w:p w14:paraId="2848263B" w14:textId="00231A97" w:rsidR="007D76CC" w:rsidRPr="00474585" w:rsidRDefault="007D76CC" w:rsidP="007D76CC">
            <w:pPr>
              <w:spacing w:after="200"/>
              <w:rPr>
                <w:rFonts w:ascii="Aptos" w:hAnsi="Aptos"/>
                <w:b w:val="0"/>
                <w:bCs/>
                <w:i/>
              </w:rPr>
            </w:pPr>
            <w:r w:rsidRPr="00474585">
              <w:rPr>
                <w:rFonts w:ascii="Aptos" w:eastAsia="Calibri" w:hAnsi="Aptos"/>
                <w:b w:val="0"/>
                <w:bCs/>
                <w:i/>
                <w:color w:val="000000"/>
                <w:sz w:val="24"/>
              </w:rPr>
              <w:t xml:space="preserve">Farine </w:t>
            </w:r>
            <w:r w:rsidRPr="00474585">
              <w:rPr>
                <w:rFonts w:ascii="Aptos" w:eastAsia="Calibri" w:hAnsi="Aptos"/>
                <w:b w:val="0"/>
                <w:bCs/>
                <w:i/>
                <w:color w:val="000000"/>
                <w:sz w:val="24"/>
              </w:rPr>
              <w:br/>
              <w:t>Œufs</w:t>
            </w:r>
          </w:p>
        </w:tc>
        <w:tc>
          <w:tcPr>
            <w:tcW w:w="1600" w:type="dxa"/>
          </w:tcPr>
          <w:p w14:paraId="5DBFCDD3" w14:textId="77777777" w:rsidR="007D76CC" w:rsidRPr="00474585" w:rsidRDefault="007D76CC" w:rsidP="007D76CC">
            <w:pPr>
              <w:ind w:left="144"/>
              <w:jc w:val="center"/>
              <w:textAlignment w:val="baseline"/>
              <w:rPr>
                <w:rFonts w:ascii="Aptos" w:eastAsia="Calibri" w:hAnsi="Aptos"/>
                <w:b w:val="0"/>
                <w:bCs/>
                <w:i/>
                <w:color w:val="000000"/>
                <w:szCs w:val="24"/>
              </w:rPr>
            </w:pPr>
          </w:p>
          <w:p w14:paraId="72EF7827" w14:textId="2247EF9F" w:rsidR="007D76CC" w:rsidRPr="00474585" w:rsidRDefault="007D76CC" w:rsidP="007D76CC">
            <w:pPr>
              <w:spacing w:after="200"/>
              <w:jc w:val="center"/>
              <w:rPr>
                <w:rFonts w:ascii="Aptos" w:hAnsi="Aptos"/>
                <w:b w:val="0"/>
                <w:bCs/>
                <w:i/>
              </w:rPr>
            </w:pPr>
            <w:r w:rsidRPr="00474585">
              <w:rPr>
                <w:rFonts w:ascii="Aptos" w:eastAsia="Calibri" w:hAnsi="Aptos"/>
                <w:b w:val="0"/>
                <w:bCs/>
                <w:i/>
                <w:color w:val="000000"/>
                <w:sz w:val="24"/>
              </w:rPr>
              <w:t xml:space="preserve">650 </w:t>
            </w:r>
            <w:r w:rsidRPr="00474585">
              <w:rPr>
                <w:rFonts w:ascii="Aptos" w:eastAsia="Calibri" w:hAnsi="Aptos"/>
                <w:b w:val="0"/>
                <w:bCs/>
                <w:i/>
                <w:color w:val="000000"/>
                <w:sz w:val="24"/>
              </w:rPr>
              <w:br/>
              <w:t>2</w:t>
            </w:r>
          </w:p>
        </w:tc>
        <w:tc>
          <w:tcPr>
            <w:tcW w:w="1276" w:type="dxa"/>
          </w:tcPr>
          <w:p w14:paraId="3CC07211" w14:textId="77777777" w:rsidR="007D76CC" w:rsidRPr="00474585" w:rsidRDefault="007D76CC" w:rsidP="007D76CC">
            <w:pPr>
              <w:ind w:left="144"/>
              <w:jc w:val="center"/>
              <w:textAlignment w:val="baseline"/>
              <w:rPr>
                <w:rFonts w:ascii="Aptos" w:eastAsia="Calibri" w:hAnsi="Aptos"/>
                <w:b w:val="0"/>
                <w:bCs/>
                <w:i/>
                <w:color w:val="000000"/>
                <w:szCs w:val="24"/>
              </w:rPr>
            </w:pPr>
          </w:p>
          <w:p w14:paraId="3DE4BEB5" w14:textId="77777777" w:rsidR="007D76CC" w:rsidRPr="00474585" w:rsidRDefault="007D76CC" w:rsidP="007D76CC">
            <w:pPr>
              <w:ind w:left="144"/>
              <w:jc w:val="center"/>
              <w:textAlignment w:val="baseline"/>
              <w:rPr>
                <w:rFonts w:ascii="Aptos" w:eastAsia="Calibri" w:hAnsi="Aptos"/>
                <w:b w:val="0"/>
                <w:bCs/>
                <w:i/>
                <w:color w:val="000000"/>
                <w:sz w:val="24"/>
              </w:rPr>
            </w:pPr>
            <w:r w:rsidRPr="00474585">
              <w:rPr>
                <w:rFonts w:ascii="Aptos" w:eastAsia="Calibri" w:hAnsi="Aptos"/>
                <w:b w:val="0"/>
                <w:bCs/>
                <w:i/>
                <w:color w:val="000000"/>
                <w:sz w:val="24"/>
              </w:rPr>
              <w:t>g</w:t>
            </w:r>
          </w:p>
          <w:p w14:paraId="67E15E63" w14:textId="0B74F901" w:rsidR="007D76CC" w:rsidRPr="00474585" w:rsidRDefault="007D76CC" w:rsidP="007D76CC">
            <w:pPr>
              <w:spacing w:after="200"/>
              <w:jc w:val="center"/>
              <w:rPr>
                <w:rFonts w:ascii="Aptos" w:hAnsi="Aptos"/>
                <w:b w:val="0"/>
                <w:bCs/>
                <w:i/>
              </w:rPr>
            </w:pPr>
            <w:r w:rsidRPr="00474585">
              <w:rPr>
                <w:rFonts w:ascii="Aptos" w:eastAsia="Calibri" w:hAnsi="Aptos"/>
                <w:b w:val="0"/>
                <w:bCs/>
                <w:i/>
                <w:color w:val="000000"/>
                <w:sz w:val="24"/>
              </w:rPr>
              <w:t>pièces</w:t>
            </w:r>
          </w:p>
        </w:tc>
        <w:tc>
          <w:tcPr>
            <w:tcW w:w="4642" w:type="dxa"/>
          </w:tcPr>
          <w:p w14:paraId="24324C86" w14:textId="77777777" w:rsidR="00B1443C" w:rsidRPr="00474585" w:rsidRDefault="00B1443C" w:rsidP="007D76CC">
            <w:pPr>
              <w:ind w:left="144"/>
              <w:textAlignment w:val="baseline"/>
              <w:rPr>
                <w:rFonts w:ascii="Aptos" w:eastAsia="Calibri" w:hAnsi="Aptos"/>
                <w:b w:val="0"/>
                <w:bCs/>
                <w:i/>
                <w:color w:val="000000"/>
                <w:sz w:val="6"/>
                <w:szCs w:val="4"/>
              </w:rPr>
            </w:pPr>
          </w:p>
          <w:p w14:paraId="21814746" w14:textId="7C4CAA68" w:rsidR="007D76CC" w:rsidRPr="00474585" w:rsidRDefault="007D76CC" w:rsidP="007D76CC">
            <w:pPr>
              <w:ind w:left="144"/>
              <w:textAlignment w:val="baseline"/>
              <w:rPr>
                <w:rFonts w:ascii="Aptos" w:eastAsia="Calibri" w:hAnsi="Aptos"/>
                <w:i/>
                <w:color w:val="000000"/>
                <w:sz w:val="24"/>
              </w:rPr>
            </w:pPr>
            <w:r w:rsidRPr="00474585">
              <w:rPr>
                <w:rFonts w:ascii="Aptos" w:eastAsia="Calibri" w:hAnsi="Aptos"/>
                <w:i/>
                <w:color w:val="000000"/>
                <w:sz w:val="24"/>
              </w:rPr>
              <w:t>Pâte</w:t>
            </w:r>
          </w:p>
          <w:p w14:paraId="4BEEDD4C" w14:textId="5528EEAC" w:rsidR="007D76CC" w:rsidRPr="00474585" w:rsidRDefault="007D76CC" w:rsidP="007D76CC">
            <w:pPr>
              <w:ind w:left="144"/>
              <w:textAlignment w:val="baseline"/>
              <w:rPr>
                <w:rFonts w:ascii="Aptos" w:eastAsia="Calibri" w:hAnsi="Aptos"/>
                <w:b w:val="0"/>
                <w:bCs/>
                <w:i/>
                <w:color w:val="000000"/>
                <w:sz w:val="24"/>
              </w:rPr>
            </w:pPr>
            <w:r w:rsidRPr="00474585">
              <w:rPr>
                <w:rFonts w:ascii="Aptos" w:eastAsia="Calibri" w:hAnsi="Aptos"/>
                <w:b w:val="0"/>
                <w:bCs/>
                <w:i/>
                <w:color w:val="000000"/>
                <w:sz w:val="24"/>
              </w:rPr>
              <w:t>Verser la farine, les 2 œufs et mélanger 5 minutes à vitesse lente..</w:t>
            </w:r>
          </w:p>
        </w:tc>
      </w:tr>
      <w:tr w:rsidR="007D76CC" w:rsidRPr="00474585" w14:paraId="73FE58CE" w14:textId="77777777" w:rsidTr="00074D36">
        <w:trPr>
          <w:trHeight w:val="3283"/>
        </w:trPr>
        <w:tc>
          <w:tcPr>
            <w:tcW w:w="2506" w:type="dxa"/>
          </w:tcPr>
          <w:p w14:paraId="6666DEAE" w14:textId="2EC811FE" w:rsidR="007D76CC" w:rsidRPr="00474585" w:rsidRDefault="007D76CC" w:rsidP="007D76CC">
            <w:pPr>
              <w:spacing w:after="200"/>
              <w:rPr>
                <w:rFonts w:ascii="Aptos" w:hAnsi="Aptos"/>
              </w:rPr>
            </w:pPr>
          </w:p>
        </w:tc>
        <w:tc>
          <w:tcPr>
            <w:tcW w:w="1600" w:type="dxa"/>
          </w:tcPr>
          <w:p w14:paraId="1379ACE7" w14:textId="77777777" w:rsidR="007D76CC" w:rsidRPr="00474585" w:rsidRDefault="007D76CC" w:rsidP="007D76CC">
            <w:pPr>
              <w:spacing w:after="200"/>
              <w:jc w:val="center"/>
              <w:rPr>
                <w:rFonts w:ascii="Aptos" w:hAnsi="Aptos"/>
              </w:rPr>
            </w:pPr>
          </w:p>
        </w:tc>
        <w:tc>
          <w:tcPr>
            <w:tcW w:w="1276" w:type="dxa"/>
          </w:tcPr>
          <w:p w14:paraId="3DEADEC7" w14:textId="77777777" w:rsidR="007D76CC" w:rsidRPr="00474585" w:rsidRDefault="007D76CC" w:rsidP="007D76CC">
            <w:pPr>
              <w:spacing w:after="200"/>
              <w:jc w:val="center"/>
              <w:rPr>
                <w:rFonts w:ascii="Aptos" w:hAnsi="Aptos"/>
              </w:rPr>
            </w:pPr>
          </w:p>
        </w:tc>
        <w:tc>
          <w:tcPr>
            <w:tcW w:w="4642" w:type="dxa"/>
          </w:tcPr>
          <w:p w14:paraId="76714F5B" w14:textId="77777777" w:rsidR="007D76CC" w:rsidRPr="00474585" w:rsidRDefault="007D76CC" w:rsidP="007D76CC">
            <w:pPr>
              <w:spacing w:after="200"/>
              <w:rPr>
                <w:rFonts w:ascii="Aptos" w:hAnsi="Aptos"/>
              </w:rPr>
            </w:pPr>
          </w:p>
        </w:tc>
      </w:tr>
      <w:tr w:rsidR="007D76CC" w:rsidRPr="00474585" w14:paraId="4180592F" w14:textId="77777777" w:rsidTr="00074D36">
        <w:trPr>
          <w:trHeight w:val="3542"/>
        </w:trPr>
        <w:tc>
          <w:tcPr>
            <w:tcW w:w="2506" w:type="dxa"/>
          </w:tcPr>
          <w:p w14:paraId="7FA1D5B0" w14:textId="77777777" w:rsidR="007D76CC" w:rsidRPr="00474585" w:rsidRDefault="007D76CC" w:rsidP="007D76CC">
            <w:pPr>
              <w:spacing w:after="200"/>
              <w:rPr>
                <w:rFonts w:ascii="Aptos" w:hAnsi="Aptos"/>
              </w:rPr>
            </w:pPr>
          </w:p>
        </w:tc>
        <w:tc>
          <w:tcPr>
            <w:tcW w:w="1600" w:type="dxa"/>
          </w:tcPr>
          <w:p w14:paraId="7E8FAEB4" w14:textId="77777777" w:rsidR="007D76CC" w:rsidRPr="00474585" w:rsidRDefault="007D76CC" w:rsidP="007D76CC">
            <w:pPr>
              <w:spacing w:after="200"/>
              <w:jc w:val="center"/>
              <w:rPr>
                <w:rFonts w:ascii="Aptos" w:hAnsi="Aptos"/>
              </w:rPr>
            </w:pPr>
          </w:p>
        </w:tc>
        <w:tc>
          <w:tcPr>
            <w:tcW w:w="1276" w:type="dxa"/>
          </w:tcPr>
          <w:p w14:paraId="692E33A3" w14:textId="77777777" w:rsidR="007D76CC" w:rsidRPr="00474585" w:rsidRDefault="007D76CC" w:rsidP="007D76CC">
            <w:pPr>
              <w:spacing w:after="200"/>
              <w:jc w:val="center"/>
              <w:rPr>
                <w:rFonts w:ascii="Aptos" w:hAnsi="Aptos"/>
              </w:rPr>
            </w:pPr>
          </w:p>
        </w:tc>
        <w:tc>
          <w:tcPr>
            <w:tcW w:w="4642" w:type="dxa"/>
          </w:tcPr>
          <w:p w14:paraId="2C7FE4FC" w14:textId="77777777" w:rsidR="007D76CC" w:rsidRPr="00474585" w:rsidRDefault="007D76CC" w:rsidP="007D76CC">
            <w:pPr>
              <w:spacing w:after="200"/>
              <w:rPr>
                <w:rFonts w:ascii="Aptos" w:hAnsi="Aptos"/>
              </w:rPr>
            </w:pPr>
          </w:p>
        </w:tc>
      </w:tr>
      <w:tr w:rsidR="007D76CC" w:rsidRPr="00474585" w14:paraId="7FBBA8A1" w14:textId="77777777" w:rsidTr="00074D36">
        <w:trPr>
          <w:trHeight w:val="3582"/>
        </w:trPr>
        <w:tc>
          <w:tcPr>
            <w:tcW w:w="2506" w:type="dxa"/>
          </w:tcPr>
          <w:p w14:paraId="7A9C4DCD" w14:textId="77777777" w:rsidR="007D76CC" w:rsidRPr="00474585" w:rsidRDefault="007D76CC" w:rsidP="007D76CC">
            <w:pPr>
              <w:spacing w:after="200"/>
              <w:rPr>
                <w:rFonts w:ascii="Aptos" w:hAnsi="Aptos"/>
              </w:rPr>
            </w:pPr>
          </w:p>
        </w:tc>
        <w:tc>
          <w:tcPr>
            <w:tcW w:w="1600" w:type="dxa"/>
          </w:tcPr>
          <w:p w14:paraId="59619B0C" w14:textId="77777777" w:rsidR="007D76CC" w:rsidRPr="00474585" w:rsidRDefault="007D76CC" w:rsidP="007D76CC">
            <w:pPr>
              <w:spacing w:after="200"/>
              <w:jc w:val="center"/>
              <w:rPr>
                <w:rFonts w:ascii="Aptos" w:hAnsi="Aptos"/>
              </w:rPr>
            </w:pPr>
          </w:p>
        </w:tc>
        <w:tc>
          <w:tcPr>
            <w:tcW w:w="1276" w:type="dxa"/>
          </w:tcPr>
          <w:p w14:paraId="1085F2A7" w14:textId="77777777" w:rsidR="007D76CC" w:rsidRPr="00474585" w:rsidRDefault="007D76CC" w:rsidP="007D76CC">
            <w:pPr>
              <w:spacing w:after="200"/>
              <w:jc w:val="center"/>
              <w:rPr>
                <w:rFonts w:ascii="Aptos" w:hAnsi="Aptos"/>
              </w:rPr>
            </w:pPr>
          </w:p>
        </w:tc>
        <w:tc>
          <w:tcPr>
            <w:tcW w:w="4642" w:type="dxa"/>
          </w:tcPr>
          <w:p w14:paraId="7DBABB98" w14:textId="77777777" w:rsidR="007D76CC" w:rsidRPr="00474585" w:rsidRDefault="007D76CC" w:rsidP="007D76CC">
            <w:pPr>
              <w:spacing w:after="200"/>
              <w:rPr>
                <w:rFonts w:ascii="Aptos" w:hAnsi="Aptos"/>
              </w:rPr>
            </w:pPr>
          </w:p>
        </w:tc>
      </w:tr>
    </w:tbl>
    <w:tbl>
      <w:tblPr>
        <w:tblStyle w:val="Grilledutableau"/>
        <w:tblpPr w:leftFromText="141" w:rightFromText="141" w:vertAnchor="text" w:tblpY="38"/>
        <w:tblW w:w="0" w:type="auto"/>
        <w:tblLook w:val="04A0" w:firstRow="1" w:lastRow="0" w:firstColumn="1" w:lastColumn="0" w:noHBand="0" w:noVBand="1"/>
      </w:tblPr>
      <w:tblGrid>
        <w:gridCol w:w="2506"/>
        <w:gridCol w:w="1600"/>
        <w:gridCol w:w="1276"/>
        <w:gridCol w:w="4642"/>
      </w:tblGrid>
      <w:tr w:rsidR="000E5CAC" w:rsidRPr="00474585" w14:paraId="5A73A9AD" w14:textId="77777777" w:rsidTr="00D024F3">
        <w:tc>
          <w:tcPr>
            <w:tcW w:w="2506" w:type="dxa"/>
            <w:shd w:val="clear" w:color="auto" w:fill="FCD8D3" w:themeFill="accent6" w:themeFillTint="33"/>
          </w:tcPr>
          <w:p w14:paraId="6E68C85A" w14:textId="77777777" w:rsidR="000E5CAC" w:rsidRPr="00474585" w:rsidRDefault="000E5CAC" w:rsidP="000E5CAC">
            <w:pPr>
              <w:spacing w:before="240" w:after="200"/>
              <w:rPr>
                <w:rFonts w:ascii="Aptos" w:hAnsi="Aptos"/>
                <w:color w:val="auto"/>
                <w:sz w:val="32"/>
                <w:szCs w:val="24"/>
              </w:rPr>
            </w:pPr>
            <w:r w:rsidRPr="00474585">
              <w:rPr>
                <w:rFonts w:ascii="Aptos" w:hAnsi="Aptos"/>
                <w:color w:val="auto"/>
                <w:sz w:val="32"/>
                <w:szCs w:val="24"/>
              </w:rPr>
              <w:lastRenderedPageBreak/>
              <w:t>Ingrédients</w:t>
            </w:r>
          </w:p>
        </w:tc>
        <w:tc>
          <w:tcPr>
            <w:tcW w:w="1600" w:type="dxa"/>
            <w:shd w:val="clear" w:color="auto" w:fill="FCD8D3" w:themeFill="accent6" w:themeFillTint="33"/>
          </w:tcPr>
          <w:p w14:paraId="44DB0966" w14:textId="77777777" w:rsidR="000E5CAC" w:rsidRPr="00474585" w:rsidRDefault="000E5CAC" w:rsidP="000E5CAC">
            <w:pPr>
              <w:spacing w:before="240" w:after="200"/>
              <w:rPr>
                <w:rFonts w:ascii="Aptos" w:hAnsi="Aptos"/>
                <w:color w:val="auto"/>
                <w:sz w:val="32"/>
                <w:szCs w:val="24"/>
              </w:rPr>
            </w:pPr>
            <w:r w:rsidRPr="00474585">
              <w:rPr>
                <w:rFonts w:ascii="Aptos" w:hAnsi="Aptos"/>
                <w:color w:val="auto"/>
                <w:sz w:val="32"/>
                <w:szCs w:val="24"/>
              </w:rPr>
              <w:t>Quantité</w:t>
            </w:r>
          </w:p>
        </w:tc>
        <w:tc>
          <w:tcPr>
            <w:tcW w:w="1276" w:type="dxa"/>
            <w:shd w:val="clear" w:color="auto" w:fill="FCD8D3" w:themeFill="accent6" w:themeFillTint="33"/>
          </w:tcPr>
          <w:p w14:paraId="22046CB1" w14:textId="77777777" w:rsidR="000E5CAC" w:rsidRPr="00474585" w:rsidRDefault="000E5CAC" w:rsidP="000E5CAC">
            <w:pPr>
              <w:spacing w:before="240" w:after="200"/>
              <w:rPr>
                <w:rFonts w:ascii="Aptos" w:hAnsi="Aptos"/>
                <w:color w:val="auto"/>
                <w:sz w:val="32"/>
                <w:szCs w:val="24"/>
              </w:rPr>
            </w:pPr>
            <w:r w:rsidRPr="00474585">
              <w:rPr>
                <w:rFonts w:ascii="Aptos" w:hAnsi="Aptos"/>
                <w:color w:val="auto"/>
                <w:sz w:val="32"/>
                <w:szCs w:val="24"/>
              </w:rPr>
              <w:t>Unités</w:t>
            </w:r>
          </w:p>
        </w:tc>
        <w:tc>
          <w:tcPr>
            <w:tcW w:w="4642" w:type="dxa"/>
            <w:shd w:val="clear" w:color="auto" w:fill="FCD8D3" w:themeFill="accent6" w:themeFillTint="33"/>
          </w:tcPr>
          <w:p w14:paraId="1ECA8597" w14:textId="77777777" w:rsidR="000E5CAC" w:rsidRPr="00474585" w:rsidRDefault="000E5CAC" w:rsidP="000E5CAC">
            <w:pPr>
              <w:spacing w:before="240" w:after="200"/>
              <w:rPr>
                <w:rFonts w:ascii="Aptos" w:hAnsi="Aptos"/>
                <w:color w:val="auto"/>
                <w:sz w:val="32"/>
                <w:szCs w:val="24"/>
              </w:rPr>
            </w:pPr>
            <w:r w:rsidRPr="00474585">
              <w:rPr>
                <w:rFonts w:ascii="Aptos" w:hAnsi="Aptos"/>
                <w:color w:val="auto"/>
                <w:sz w:val="32"/>
                <w:szCs w:val="24"/>
              </w:rPr>
              <w:t>Phases techniques</w:t>
            </w:r>
          </w:p>
        </w:tc>
      </w:tr>
      <w:tr w:rsidR="000E5CAC" w:rsidRPr="00474585" w14:paraId="63C79958" w14:textId="77777777" w:rsidTr="000E5CAC">
        <w:trPr>
          <w:trHeight w:val="2983"/>
        </w:trPr>
        <w:tc>
          <w:tcPr>
            <w:tcW w:w="2506" w:type="dxa"/>
          </w:tcPr>
          <w:p w14:paraId="2241380D" w14:textId="77777777" w:rsidR="000E5CAC" w:rsidRPr="00474585" w:rsidRDefault="000E5CAC" w:rsidP="000E5CAC">
            <w:pPr>
              <w:spacing w:after="200"/>
              <w:rPr>
                <w:rFonts w:ascii="Aptos" w:hAnsi="Aptos"/>
                <w:b w:val="0"/>
                <w:bCs/>
                <w:i/>
              </w:rPr>
            </w:pPr>
          </w:p>
        </w:tc>
        <w:tc>
          <w:tcPr>
            <w:tcW w:w="1600" w:type="dxa"/>
          </w:tcPr>
          <w:p w14:paraId="3B101B45" w14:textId="77777777" w:rsidR="000E5CAC" w:rsidRPr="00474585" w:rsidRDefault="000E5CAC" w:rsidP="000E5CAC">
            <w:pPr>
              <w:spacing w:after="200"/>
              <w:jc w:val="center"/>
              <w:rPr>
                <w:rFonts w:ascii="Aptos" w:hAnsi="Aptos"/>
                <w:b w:val="0"/>
                <w:bCs/>
                <w:i/>
              </w:rPr>
            </w:pPr>
          </w:p>
        </w:tc>
        <w:tc>
          <w:tcPr>
            <w:tcW w:w="1276" w:type="dxa"/>
          </w:tcPr>
          <w:p w14:paraId="73F30A05" w14:textId="77777777" w:rsidR="000E5CAC" w:rsidRPr="00474585" w:rsidRDefault="000E5CAC" w:rsidP="000E5CAC">
            <w:pPr>
              <w:spacing w:after="200"/>
              <w:jc w:val="center"/>
              <w:rPr>
                <w:rFonts w:ascii="Aptos" w:hAnsi="Aptos"/>
                <w:b w:val="0"/>
                <w:bCs/>
                <w:i/>
              </w:rPr>
            </w:pPr>
          </w:p>
        </w:tc>
        <w:tc>
          <w:tcPr>
            <w:tcW w:w="4642" w:type="dxa"/>
          </w:tcPr>
          <w:p w14:paraId="4DD4477E" w14:textId="77777777" w:rsidR="000E5CAC" w:rsidRPr="00474585" w:rsidRDefault="000E5CAC" w:rsidP="000E5CAC">
            <w:pPr>
              <w:ind w:left="144"/>
              <w:textAlignment w:val="baseline"/>
              <w:rPr>
                <w:rFonts w:ascii="Aptos" w:eastAsia="Calibri" w:hAnsi="Aptos"/>
                <w:b w:val="0"/>
                <w:bCs/>
                <w:i/>
                <w:color w:val="000000"/>
                <w:sz w:val="24"/>
              </w:rPr>
            </w:pPr>
          </w:p>
        </w:tc>
      </w:tr>
      <w:tr w:rsidR="000E5CAC" w:rsidRPr="00474585" w14:paraId="41C8A0DA" w14:textId="77777777" w:rsidTr="000E5CAC">
        <w:trPr>
          <w:trHeight w:val="3097"/>
        </w:trPr>
        <w:tc>
          <w:tcPr>
            <w:tcW w:w="2506" w:type="dxa"/>
          </w:tcPr>
          <w:p w14:paraId="7B52A65F" w14:textId="77777777" w:rsidR="000E5CAC" w:rsidRPr="00474585" w:rsidRDefault="000E5CAC" w:rsidP="000E5CAC">
            <w:pPr>
              <w:spacing w:after="200"/>
              <w:rPr>
                <w:rFonts w:ascii="Aptos" w:hAnsi="Aptos"/>
              </w:rPr>
            </w:pPr>
          </w:p>
        </w:tc>
        <w:tc>
          <w:tcPr>
            <w:tcW w:w="1600" w:type="dxa"/>
          </w:tcPr>
          <w:p w14:paraId="2CC58FD0" w14:textId="77777777" w:rsidR="000E5CAC" w:rsidRPr="00474585" w:rsidRDefault="000E5CAC" w:rsidP="000E5CAC">
            <w:pPr>
              <w:spacing w:after="200"/>
              <w:jc w:val="center"/>
              <w:rPr>
                <w:rFonts w:ascii="Aptos" w:hAnsi="Aptos"/>
              </w:rPr>
            </w:pPr>
          </w:p>
        </w:tc>
        <w:tc>
          <w:tcPr>
            <w:tcW w:w="1276" w:type="dxa"/>
          </w:tcPr>
          <w:p w14:paraId="322AD76F" w14:textId="77777777" w:rsidR="000E5CAC" w:rsidRPr="00474585" w:rsidRDefault="000E5CAC" w:rsidP="000E5CAC">
            <w:pPr>
              <w:spacing w:after="200"/>
              <w:jc w:val="center"/>
              <w:rPr>
                <w:rFonts w:ascii="Aptos" w:hAnsi="Aptos"/>
              </w:rPr>
            </w:pPr>
          </w:p>
        </w:tc>
        <w:tc>
          <w:tcPr>
            <w:tcW w:w="4642" w:type="dxa"/>
          </w:tcPr>
          <w:p w14:paraId="309791FF" w14:textId="77777777" w:rsidR="000E5CAC" w:rsidRPr="00474585" w:rsidRDefault="000E5CAC" w:rsidP="000E5CAC">
            <w:pPr>
              <w:spacing w:after="200"/>
              <w:rPr>
                <w:rFonts w:ascii="Aptos" w:hAnsi="Aptos"/>
              </w:rPr>
            </w:pPr>
          </w:p>
        </w:tc>
      </w:tr>
      <w:tr w:rsidR="000E5CAC" w:rsidRPr="00474585" w14:paraId="69AD20C3" w14:textId="77777777" w:rsidTr="008B10BD">
        <w:trPr>
          <w:trHeight w:val="3817"/>
        </w:trPr>
        <w:tc>
          <w:tcPr>
            <w:tcW w:w="2506" w:type="dxa"/>
          </w:tcPr>
          <w:p w14:paraId="48CFB465" w14:textId="77777777" w:rsidR="000E5CAC" w:rsidRPr="00474585" w:rsidRDefault="000E5CAC" w:rsidP="000E5CAC">
            <w:pPr>
              <w:spacing w:after="200"/>
              <w:rPr>
                <w:rFonts w:ascii="Aptos" w:hAnsi="Aptos"/>
              </w:rPr>
            </w:pPr>
          </w:p>
        </w:tc>
        <w:tc>
          <w:tcPr>
            <w:tcW w:w="1600" w:type="dxa"/>
          </w:tcPr>
          <w:p w14:paraId="6348616E" w14:textId="77777777" w:rsidR="000E5CAC" w:rsidRPr="00474585" w:rsidRDefault="000E5CAC" w:rsidP="000E5CAC">
            <w:pPr>
              <w:spacing w:after="200"/>
              <w:jc w:val="center"/>
              <w:rPr>
                <w:rFonts w:ascii="Aptos" w:hAnsi="Aptos"/>
              </w:rPr>
            </w:pPr>
          </w:p>
        </w:tc>
        <w:tc>
          <w:tcPr>
            <w:tcW w:w="1276" w:type="dxa"/>
          </w:tcPr>
          <w:p w14:paraId="6ACE9186" w14:textId="77777777" w:rsidR="000E5CAC" w:rsidRPr="00474585" w:rsidRDefault="000E5CAC" w:rsidP="000E5CAC">
            <w:pPr>
              <w:spacing w:after="200"/>
              <w:jc w:val="center"/>
              <w:rPr>
                <w:rFonts w:ascii="Aptos" w:hAnsi="Aptos"/>
              </w:rPr>
            </w:pPr>
          </w:p>
        </w:tc>
        <w:tc>
          <w:tcPr>
            <w:tcW w:w="4642" w:type="dxa"/>
          </w:tcPr>
          <w:p w14:paraId="11B1B659" w14:textId="77777777" w:rsidR="000E5CAC" w:rsidRPr="00474585" w:rsidRDefault="000E5CAC" w:rsidP="000E5CAC">
            <w:pPr>
              <w:spacing w:after="200"/>
              <w:rPr>
                <w:rFonts w:ascii="Aptos" w:hAnsi="Aptos"/>
              </w:rPr>
            </w:pPr>
          </w:p>
        </w:tc>
      </w:tr>
      <w:tr w:rsidR="000E5CAC" w:rsidRPr="00474585" w14:paraId="640B4282" w14:textId="77777777" w:rsidTr="008B10BD">
        <w:trPr>
          <w:trHeight w:val="3251"/>
        </w:trPr>
        <w:tc>
          <w:tcPr>
            <w:tcW w:w="2506" w:type="dxa"/>
          </w:tcPr>
          <w:p w14:paraId="31CECE07" w14:textId="77777777" w:rsidR="000E5CAC" w:rsidRPr="00474585" w:rsidRDefault="000E5CAC" w:rsidP="000E5CAC">
            <w:pPr>
              <w:spacing w:after="200"/>
              <w:rPr>
                <w:rFonts w:ascii="Aptos" w:hAnsi="Aptos"/>
              </w:rPr>
            </w:pPr>
          </w:p>
        </w:tc>
        <w:tc>
          <w:tcPr>
            <w:tcW w:w="1600" w:type="dxa"/>
          </w:tcPr>
          <w:p w14:paraId="65C2BFAD" w14:textId="77777777" w:rsidR="000E5CAC" w:rsidRPr="00474585" w:rsidRDefault="000E5CAC" w:rsidP="000E5CAC">
            <w:pPr>
              <w:spacing w:after="200"/>
              <w:jc w:val="center"/>
              <w:rPr>
                <w:rFonts w:ascii="Aptos" w:hAnsi="Aptos"/>
              </w:rPr>
            </w:pPr>
          </w:p>
        </w:tc>
        <w:tc>
          <w:tcPr>
            <w:tcW w:w="1276" w:type="dxa"/>
          </w:tcPr>
          <w:p w14:paraId="7B404794" w14:textId="77777777" w:rsidR="000E5CAC" w:rsidRPr="00474585" w:rsidRDefault="000E5CAC" w:rsidP="000E5CAC">
            <w:pPr>
              <w:spacing w:after="200"/>
              <w:jc w:val="center"/>
              <w:rPr>
                <w:rFonts w:ascii="Aptos" w:hAnsi="Aptos"/>
              </w:rPr>
            </w:pPr>
          </w:p>
        </w:tc>
        <w:tc>
          <w:tcPr>
            <w:tcW w:w="4642" w:type="dxa"/>
          </w:tcPr>
          <w:p w14:paraId="6C070302" w14:textId="77777777" w:rsidR="000E5CAC" w:rsidRPr="00474585" w:rsidRDefault="000E5CAC" w:rsidP="000E5CAC">
            <w:pPr>
              <w:spacing w:after="200"/>
              <w:rPr>
                <w:rFonts w:ascii="Aptos" w:hAnsi="Aptos"/>
              </w:rPr>
            </w:pPr>
          </w:p>
        </w:tc>
      </w:tr>
    </w:tbl>
    <w:p w14:paraId="0F1DBF86" w14:textId="35E19C02" w:rsidR="00B1443C" w:rsidRPr="00474585" w:rsidRDefault="00E93F68" w:rsidP="00AB02A7">
      <w:pPr>
        <w:spacing w:after="200"/>
        <w:rPr>
          <w:rFonts w:ascii="Aptos" w:hAnsi="Aptos"/>
        </w:rPr>
      </w:pPr>
      <w:r>
        <w:rPr>
          <w:rFonts w:ascii="Aptos" w:hAnsi="Aptos"/>
        </w:rPr>
        <w:t xml:space="preserve"> </w:t>
      </w:r>
    </w:p>
    <w:sectPr w:rsidR="00B1443C" w:rsidRPr="00474585" w:rsidSect="00C57D0F">
      <w:headerReference w:type="default" r:id="rId10"/>
      <w:pgSz w:w="11906" w:h="16838" w:code="9"/>
      <w:pgMar w:top="720" w:right="936" w:bottom="720" w:left="936" w:header="0" w:footer="289" w:gutter="0"/>
      <w:pgNumType w:start="1"/>
      <w:cols w:space="720"/>
      <w:titlePg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EC9453" w14:textId="77777777" w:rsidR="008D510E" w:rsidRDefault="008D510E">
      <w:r>
        <w:separator/>
      </w:r>
    </w:p>
    <w:p w14:paraId="2D03139D" w14:textId="77777777" w:rsidR="008D510E" w:rsidRDefault="008D510E"/>
  </w:endnote>
  <w:endnote w:type="continuationSeparator" w:id="0">
    <w:p w14:paraId="23B2151B" w14:textId="77777777" w:rsidR="008D510E" w:rsidRDefault="008D510E">
      <w:r>
        <w:continuationSeparator/>
      </w:r>
    </w:p>
    <w:p w14:paraId="01E070C6" w14:textId="77777777" w:rsidR="008D510E" w:rsidRDefault="008D510E"/>
  </w:endnote>
  <w:endnote w:type="continuationNotice" w:id="1">
    <w:p w14:paraId="7E100B23" w14:textId="77777777" w:rsidR="008D510E" w:rsidRDefault="008D510E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EBD4F" w14:textId="77777777" w:rsidR="008D510E" w:rsidRDefault="008D510E">
      <w:r>
        <w:separator/>
      </w:r>
    </w:p>
    <w:p w14:paraId="34715664" w14:textId="77777777" w:rsidR="008D510E" w:rsidRDefault="008D510E"/>
  </w:footnote>
  <w:footnote w:type="continuationSeparator" w:id="0">
    <w:p w14:paraId="1A575CD2" w14:textId="77777777" w:rsidR="008D510E" w:rsidRDefault="008D510E">
      <w:r>
        <w:continuationSeparator/>
      </w:r>
    </w:p>
    <w:p w14:paraId="2490A2DB" w14:textId="77777777" w:rsidR="008D510E" w:rsidRDefault="008D510E"/>
  </w:footnote>
  <w:footnote w:type="continuationNotice" w:id="1">
    <w:p w14:paraId="1B58A196" w14:textId="77777777" w:rsidR="008D510E" w:rsidRDefault="008D510E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16ABB" w14:textId="77777777" w:rsidR="00074D36" w:rsidRDefault="00074D36"/>
  <w:p w14:paraId="7F8F2459" w14:textId="30C455D8" w:rsidR="00312756" w:rsidRDefault="00AE180C" w:rsidP="00312756">
    <w:pPr>
      <w:jc w:val="center"/>
      <w:rPr>
        <w:sz w:val="44"/>
        <w:szCs w:val="36"/>
      </w:rPr>
    </w:pPr>
    <w:r w:rsidRPr="00AE180C">
      <w:rPr>
        <w:sz w:val="44"/>
        <w:szCs w:val="36"/>
      </w:rPr>
      <w:t>RECETTE DU PETIT G</w:t>
    </w:r>
    <w:r w:rsidR="00E15114">
      <w:rPr>
        <w:sz w:val="44"/>
        <w:szCs w:val="36"/>
      </w:rPr>
      <w:t>Â</w:t>
    </w:r>
    <w:r w:rsidRPr="00AE180C">
      <w:rPr>
        <w:sz w:val="44"/>
        <w:szCs w:val="36"/>
      </w:rPr>
      <w:t>TEAU</w:t>
    </w:r>
    <w:r w:rsidR="00312756">
      <w:rPr>
        <w:sz w:val="44"/>
        <w:szCs w:val="36"/>
      </w:rPr>
      <w:t xml:space="preserve"> BOUTIQUE</w:t>
    </w:r>
  </w:p>
  <w:p w14:paraId="6226F038" w14:textId="77777777" w:rsidR="00AE180C" w:rsidRPr="00AE180C" w:rsidRDefault="00AE180C" w:rsidP="00AE180C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/>
  <w:attachedTemplate r:id="rId1"/>
  <w:defaultTabStop w:val="720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482A"/>
    <w:rsid w:val="00023BF7"/>
    <w:rsid w:val="0002482E"/>
    <w:rsid w:val="00033C9A"/>
    <w:rsid w:val="00050324"/>
    <w:rsid w:val="00051950"/>
    <w:rsid w:val="00066DFA"/>
    <w:rsid w:val="0006789D"/>
    <w:rsid w:val="00074D36"/>
    <w:rsid w:val="00081897"/>
    <w:rsid w:val="000A0150"/>
    <w:rsid w:val="000A2EE9"/>
    <w:rsid w:val="000E5CAC"/>
    <w:rsid w:val="000E63C9"/>
    <w:rsid w:val="000E6CD6"/>
    <w:rsid w:val="000F7B5E"/>
    <w:rsid w:val="001022AD"/>
    <w:rsid w:val="00130E9D"/>
    <w:rsid w:val="001336CD"/>
    <w:rsid w:val="00150A6D"/>
    <w:rsid w:val="00185B35"/>
    <w:rsid w:val="001A1644"/>
    <w:rsid w:val="001D3664"/>
    <w:rsid w:val="001D3D81"/>
    <w:rsid w:val="001E655C"/>
    <w:rsid w:val="001F2BC8"/>
    <w:rsid w:val="001F5F6B"/>
    <w:rsid w:val="00226767"/>
    <w:rsid w:val="00243EBC"/>
    <w:rsid w:val="00246A35"/>
    <w:rsid w:val="00251E17"/>
    <w:rsid w:val="0025544C"/>
    <w:rsid w:val="00270AED"/>
    <w:rsid w:val="00270C80"/>
    <w:rsid w:val="00284348"/>
    <w:rsid w:val="002A5BB5"/>
    <w:rsid w:val="002E19E4"/>
    <w:rsid w:val="002F51F5"/>
    <w:rsid w:val="00311330"/>
    <w:rsid w:val="00312137"/>
    <w:rsid w:val="00312756"/>
    <w:rsid w:val="00330359"/>
    <w:rsid w:val="00334172"/>
    <w:rsid w:val="0033762F"/>
    <w:rsid w:val="0035787B"/>
    <w:rsid w:val="00360494"/>
    <w:rsid w:val="00366C7E"/>
    <w:rsid w:val="00371812"/>
    <w:rsid w:val="00384EA3"/>
    <w:rsid w:val="003A39A1"/>
    <w:rsid w:val="003C2191"/>
    <w:rsid w:val="003D3863"/>
    <w:rsid w:val="003D59C8"/>
    <w:rsid w:val="003E3155"/>
    <w:rsid w:val="0040425D"/>
    <w:rsid w:val="004110DE"/>
    <w:rsid w:val="0044085A"/>
    <w:rsid w:val="004613CF"/>
    <w:rsid w:val="00464BFB"/>
    <w:rsid w:val="00474585"/>
    <w:rsid w:val="004777A6"/>
    <w:rsid w:val="00480086"/>
    <w:rsid w:val="004B21A5"/>
    <w:rsid w:val="004B28CC"/>
    <w:rsid w:val="004E4008"/>
    <w:rsid w:val="005037F0"/>
    <w:rsid w:val="00516A86"/>
    <w:rsid w:val="005179FE"/>
    <w:rsid w:val="00526C51"/>
    <w:rsid w:val="005275F6"/>
    <w:rsid w:val="00532541"/>
    <w:rsid w:val="00572102"/>
    <w:rsid w:val="00592855"/>
    <w:rsid w:val="005B01CE"/>
    <w:rsid w:val="005B482A"/>
    <w:rsid w:val="005D1B7B"/>
    <w:rsid w:val="005F126A"/>
    <w:rsid w:val="005F1BB0"/>
    <w:rsid w:val="00616AD3"/>
    <w:rsid w:val="006353C3"/>
    <w:rsid w:val="00647CD0"/>
    <w:rsid w:val="00656C4D"/>
    <w:rsid w:val="00671E8C"/>
    <w:rsid w:val="00674CCF"/>
    <w:rsid w:val="00686F08"/>
    <w:rsid w:val="006A0910"/>
    <w:rsid w:val="006A27B6"/>
    <w:rsid w:val="006A5F96"/>
    <w:rsid w:val="006E5716"/>
    <w:rsid w:val="006F2BE6"/>
    <w:rsid w:val="007302B3"/>
    <w:rsid w:val="00730733"/>
    <w:rsid w:val="00730E3A"/>
    <w:rsid w:val="00736AAF"/>
    <w:rsid w:val="007534ED"/>
    <w:rsid w:val="00765B2A"/>
    <w:rsid w:val="00771D12"/>
    <w:rsid w:val="00783A34"/>
    <w:rsid w:val="007947B1"/>
    <w:rsid w:val="007C6B52"/>
    <w:rsid w:val="007D16C5"/>
    <w:rsid w:val="007D76CC"/>
    <w:rsid w:val="007F7D6D"/>
    <w:rsid w:val="00822E73"/>
    <w:rsid w:val="008624A1"/>
    <w:rsid w:val="00862FE4"/>
    <w:rsid w:val="008635F1"/>
    <w:rsid w:val="0086389A"/>
    <w:rsid w:val="0087605E"/>
    <w:rsid w:val="00884871"/>
    <w:rsid w:val="008A6DF4"/>
    <w:rsid w:val="008B10BD"/>
    <w:rsid w:val="008B1FEE"/>
    <w:rsid w:val="008D21F1"/>
    <w:rsid w:val="008D510E"/>
    <w:rsid w:val="008E17E6"/>
    <w:rsid w:val="008E1C3B"/>
    <w:rsid w:val="00903C32"/>
    <w:rsid w:val="0091275B"/>
    <w:rsid w:val="00916B16"/>
    <w:rsid w:val="009173B9"/>
    <w:rsid w:val="009255B4"/>
    <w:rsid w:val="00927734"/>
    <w:rsid w:val="009328AE"/>
    <w:rsid w:val="0093335D"/>
    <w:rsid w:val="0093613E"/>
    <w:rsid w:val="00943026"/>
    <w:rsid w:val="009606E0"/>
    <w:rsid w:val="00966028"/>
    <w:rsid w:val="00966B81"/>
    <w:rsid w:val="00985280"/>
    <w:rsid w:val="009C7720"/>
    <w:rsid w:val="009E4AF2"/>
    <w:rsid w:val="009E7DD5"/>
    <w:rsid w:val="00A01165"/>
    <w:rsid w:val="00A02098"/>
    <w:rsid w:val="00A2173E"/>
    <w:rsid w:val="00A23AFA"/>
    <w:rsid w:val="00A31B3E"/>
    <w:rsid w:val="00A45DF0"/>
    <w:rsid w:val="00A527C2"/>
    <w:rsid w:val="00A532F3"/>
    <w:rsid w:val="00A61747"/>
    <w:rsid w:val="00A6546C"/>
    <w:rsid w:val="00A8489E"/>
    <w:rsid w:val="00A85E29"/>
    <w:rsid w:val="00A866D3"/>
    <w:rsid w:val="00A90DBF"/>
    <w:rsid w:val="00AA2CDF"/>
    <w:rsid w:val="00AB02A7"/>
    <w:rsid w:val="00AC29F3"/>
    <w:rsid w:val="00AC5A81"/>
    <w:rsid w:val="00AE180C"/>
    <w:rsid w:val="00B1443C"/>
    <w:rsid w:val="00B231E5"/>
    <w:rsid w:val="00B71924"/>
    <w:rsid w:val="00BA4B5A"/>
    <w:rsid w:val="00BE3CA3"/>
    <w:rsid w:val="00BF1C88"/>
    <w:rsid w:val="00C02B87"/>
    <w:rsid w:val="00C05F85"/>
    <w:rsid w:val="00C26E9D"/>
    <w:rsid w:val="00C30594"/>
    <w:rsid w:val="00C4086D"/>
    <w:rsid w:val="00C57D0F"/>
    <w:rsid w:val="00C8414D"/>
    <w:rsid w:val="00CA1896"/>
    <w:rsid w:val="00CB5979"/>
    <w:rsid w:val="00CB5B28"/>
    <w:rsid w:val="00CC5824"/>
    <w:rsid w:val="00CF5371"/>
    <w:rsid w:val="00D024F3"/>
    <w:rsid w:val="00D0323A"/>
    <w:rsid w:val="00D0559F"/>
    <w:rsid w:val="00D064C7"/>
    <w:rsid w:val="00D077E9"/>
    <w:rsid w:val="00D12884"/>
    <w:rsid w:val="00D42CB7"/>
    <w:rsid w:val="00D5413D"/>
    <w:rsid w:val="00D570A9"/>
    <w:rsid w:val="00D61F25"/>
    <w:rsid w:val="00D70D02"/>
    <w:rsid w:val="00D770C7"/>
    <w:rsid w:val="00D86945"/>
    <w:rsid w:val="00D90290"/>
    <w:rsid w:val="00D93903"/>
    <w:rsid w:val="00DD152F"/>
    <w:rsid w:val="00DE213F"/>
    <w:rsid w:val="00DF027C"/>
    <w:rsid w:val="00E00A32"/>
    <w:rsid w:val="00E15114"/>
    <w:rsid w:val="00E16849"/>
    <w:rsid w:val="00E16F4F"/>
    <w:rsid w:val="00E201BB"/>
    <w:rsid w:val="00E22ACD"/>
    <w:rsid w:val="00E27C80"/>
    <w:rsid w:val="00E43020"/>
    <w:rsid w:val="00E620B0"/>
    <w:rsid w:val="00E81B40"/>
    <w:rsid w:val="00E839B5"/>
    <w:rsid w:val="00E93F68"/>
    <w:rsid w:val="00EB1665"/>
    <w:rsid w:val="00ED02D4"/>
    <w:rsid w:val="00ED1CD6"/>
    <w:rsid w:val="00EE597B"/>
    <w:rsid w:val="00EF555B"/>
    <w:rsid w:val="00F027BB"/>
    <w:rsid w:val="00F11DCF"/>
    <w:rsid w:val="00F132D5"/>
    <w:rsid w:val="00F162EA"/>
    <w:rsid w:val="00F24165"/>
    <w:rsid w:val="00F52D27"/>
    <w:rsid w:val="00F83527"/>
    <w:rsid w:val="00FB26E1"/>
    <w:rsid w:val="00FC3F34"/>
    <w:rsid w:val="00FD583F"/>
    <w:rsid w:val="00FD7488"/>
    <w:rsid w:val="00FE6DD6"/>
    <w:rsid w:val="00FF16B4"/>
  </w:rsids>
  <m:mathPr>
    <m:mathFont m:val="Cambria Math"/>
    <m:brkBin m:val="before"/>
    <m:brkBinSub m:val="--"/>
    <m:smallFrac m:val="0"/>
    <m:dispDef/>
    <m:lMargin m:val="1440"/>
    <m:rMargin m:val="1440"/>
    <m:defJc m:val="centerGroup"/>
    <m:wrapIndent m:val="1440"/>
    <m:intLim m:val="subSup"/>
    <m:naryLim m:val="undOvr"/>
  </m:mathPr>
  <w:attachedSchema w:val="urn:DocumentPartTemplate"/>
  <w:attachedSchema w:val="http://schemas.microsoft.com/temp/samples"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735A2B"/>
  <w15:docId w15:val="{41B85699-0070-417F-AF8A-D6BF47D12C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7" w:qFormat="1"/>
    <w:lsdException w:name="heading 2" w:uiPriority="4" w:qFormat="1"/>
    <w:lsdException w:name="heading 3" w:semiHidden="1" w:uiPriority="5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5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3" w:unhideWhenUsed="1" w:qFormat="1"/>
    <w:lsdException w:name="Hyperlink" w:semiHidden="1" w:unhideWhenUsed="1"/>
    <w:lsdException w:name="FollowedHyperlink" w:semiHidden="1" w:unhideWhenUsed="1"/>
    <w:lsdException w:name="Strong" w:semiHidden="1" w:uiPriority="2" w:unhideWhenUsed="1" w:qFormat="1"/>
    <w:lsdException w:name="Emphasis" w:semiHidden="1" w:uiPriority="2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6945"/>
    <w:pPr>
      <w:spacing w:after="0"/>
    </w:pPr>
    <w:rPr>
      <w:rFonts w:eastAsiaTheme="minorEastAsia"/>
      <w:b/>
      <w:color w:val="212745" w:themeColor="text2"/>
      <w:sz w:val="28"/>
      <w:szCs w:val="22"/>
    </w:rPr>
  </w:style>
  <w:style w:type="paragraph" w:styleId="Titre1">
    <w:name w:val="heading 1"/>
    <w:basedOn w:val="Normal"/>
    <w:link w:val="Titre1Car"/>
    <w:uiPriority w:val="4"/>
    <w:qFormat/>
    <w:rsid w:val="00D077E9"/>
    <w:pPr>
      <w:keepNext/>
      <w:spacing w:before="240" w:after="60"/>
      <w:outlineLvl w:val="0"/>
    </w:pPr>
    <w:rPr>
      <w:rFonts w:asciiTheme="majorHAnsi" w:eastAsiaTheme="majorEastAsia" w:hAnsiTheme="majorHAnsi" w:cstheme="majorBidi"/>
      <w:color w:val="181D33" w:themeColor="text2" w:themeShade="BF"/>
      <w:kern w:val="28"/>
      <w:sz w:val="52"/>
      <w:szCs w:val="32"/>
    </w:rPr>
  </w:style>
  <w:style w:type="paragraph" w:styleId="Titre2">
    <w:name w:val="heading 2"/>
    <w:basedOn w:val="Normal"/>
    <w:next w:val="Normal"/>
    <w:link w:val="Titre2Car"/>
    <w:uiPriority w:val="4"/>
    <w:qFormat/>
    <w:rsid w:val="00DF027C"/>
    <w:pPr>
      <w:keepNext/>
      <w:spacing w:after="240" w:line="240" w:lineRule="auto"/>
      <w:outlineLvl w:val="1"/>
    </w:pPr>
    <w:rPr>
      <w:rFonts w:eastAsiaTheme="majorEastAsia" w:cstheme="majorBidi"/>
      <w:b w:val="0"/>
      <w:sz w:val="3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Pr>
      <w:rFonts w:ascii="Tahoma" w:hAnsi="Tahoma" w:cs="Tahoma"/>
      <w:sz w:val="16"/>
      <w:szCs w:val="16"/>
    </w:rPr>
  </w:style>
  <w:style w:type="paragraph" w:styleId="Titre">
    <w:name w:val="Title"/>
    <w:basedOn w:val="Normal"/>
    <w:link w:val="TitreCar"/>
    <w:uiPriority w:val="1"/>
    <w:qFormat/>
    <w:rsid w:val="00D86945"/>
    <w:pPr>
      <w:spacing w:after="200" w:line="240" w:lineRule="auto"/>
    </w:pPr>
    <w:rPr>
      <w:rFonts w:asciiTheme="majorHAnsi" w:eastAsiaTheme="majorEastAsia" w:hAnsiTheme="majorHAnsi" w:cstheme="majorBidi"/>
      <w:bCs/>
      <w:sz w:val="72"/>
      <w:szCs w:val="52"/>
    </w:rPr>
  </w:style>
  <w:style w:type="character" w:customStyle="1" w:styleId="TitreCar">
    <w:name w:val="Titre Car"/>
    <w:basedOn w:val="Policepardfaut"/>
    <w:link w:val="Titre"/>
    <w:uiPriority w:val="1"/>
    <w:rsid w:val="00D86945"/>
    <w:rPr>
      <w:rFonts w:asciiTheme="majorHAnsi" w:eastAsiaTheme="majorEastAsia" w:hAnsiTheme="majorHAnsi" w:cstheme="majorBidi"/>
      <w:b/>
      <w:bCs/>
      <w:color w:val="212745" w:themeColor="text2"/>
      <w:sz w:val="72"/>
      <w:szCs w:val="52"/>
    </w:rPr>
  </w:style>
  <w:style w:type="paragraph" w:styleId="Sous-titre">
    <w:name w:val="Subtitle"/>
    <w:basedOn w:val="Normal"/>
    <w:link w:val="Sous-titreCar"/>
    <w:uiPriority w:val="2"/>
    <w:qFormat/>
    <w:rsid w:val="00D86945"/>
    <w:pPr>
      <w:framePr w:hSpace="180" w:wrap="around" w:vAnchor="text" w:hAnchor="margin" w:y="1167"/>
    </w:pPr>
    <w:rPr>
      <w:b w:val="0"/>
      <w:caps/>
      <w:spacing w:val="20"/>
      <w:sz w:val="32"/>
    </w:rPr>
  </w:style>
  <w:style w:type="character" w:customStyle="1" w:styleId="Sous-titreCar">
    <w:name w:val="Sous-titre Car"/>
    <w:basedOn w:val="Policepardfaut"/>
    <w:link w:val="Sous-titre"/>
    <w:uiPriority w:val="2"/>
    <w:rsid w:val="00D86945"/>
    <w:rPr>
      <w:rFonts w:eastAsiaTheme="minorEastAsia"/>
      <w:caps/>
      <w:color w:val="212745" w:themeColor="text2"/>
      <w:spacing w:val="20"/>
      <w:sz w:val="32"/>
      <w:szCs w:val="22"/>
    </w:rPr>
  </w:style>
  <w:style w:type="character" w:customStyle="1" w:styleId="Titre1Car">
    <w:name w:val="Titre 1 Car"/>
    <w:basedOn w:val="Policepardfaut"/>
    <w:link w:val="Titre1"/>
    <w:uiPriority w:val="4"/>
    <w:rsid w:val="00D077E9"/>
    <w:rPr>
      <w:rFonts w:asciiTheme="majorHAnsi" w:eastAsiaTheme="majorEastAsia" w:hAnsiTheme="majorHAnsi" w:cstheme="majorBidi"/>
      <w:b/>
      <w:color w:val="181D33" w:themeColor="text2" w:themeShade="BF"/>
      <w:kern w:val="28"/>
      <w:sz w:val="52"/>
      <w:szCs w:val="32"/>
    </w:rPr>
  </w:style>
  <w:style w:type="paragraph" w:styleId="En-tte">
    <w:name w:val="header"/>
    <w:basedOn w:val="Normal"/>
    <w:link w:val="En-tteCar"/>
    <w:uiPriority w:val="8"/>
    <w:unhideWhenUsed/>
    <w:rsid w:val="005037F0"/>
  </w:style>
  <w:style w:type="character" w:customStyle="1" w:styleId="En-tteCar">
    <w:name w:val="En-tête Car"/>
    <w:basedOn w:val="Policepardfaut"/>
    <w:link w:val="En-tte"/>
    <w:uiPriority w:val="8"/>
    <w:rsid w:val="0093335D"/>
  </w:style>
  <w:style w:type="paragraph" w:styleId="Pieddepage">
    <w:name w:val="footer"/>
    <w:basedOn w:val="Normal"/>
    <w:link w:val="PieddepageCar"/>
    <w:uiPriority w:val="99"/>
    <w:unhideWhenUsed/>
    <w:rsid w:val="005037F0"/>
  </w:style>
  <w:style w:type="character" w:customStyle="1" w:styleId="PieddepageCar">
    <w:name w:val="Pied de page Car"/>
    <w:basedOn w:val="Policepardfaut"/>
    <w:link w:val="Pieddepage"/>
    <w:uiPriority w:val="99"/>
    <w:rsid w:val="005037F0"/>
    <w:rPr>
      <w:sz w:val="24"/>
      <w:szCs w:val="24"/>
    </w:rPr>
  </w:style>
  <w:style w:type="paragraph" w:customStyle="1" w:styleId="Nom">
    <w:name w:val="Nom"/>
    <w:basedOn w:val="Normal"/>
    <w:uiPriority w:val="3"/>
    <w:qFormat/>
    <w:rsid w:val="00B231E5"/>
    <w:pPr>
      <w:spacing w:line="240" w:lineRule="auto"/>
      <w:jc w:val="right"/>
    </w:pPr>
  </w:style>
  <w:style w:type="character" w:customStyle="1" w:styleId="Titre2Car">
    <w:name w:val="Titre 2 Car"/>
    <w:basedOn w:val="Policepardfaut"/>
    <w:link w:val="Titre2"/>
    <w:uiPriority w:val="4"/>
    <w:rsid w:val="00DF027C"/>
    <w:rPr>
      <w:rFonts w:eastAsiaTheme="majorEastAsia" w:cstheme="majorBidi"/>
      <w:color w:val="212745" w:themeColor="text2"/>
      <w:sz w:val="36"/>
      <w:szCs w:val="26"/>
    </w:rPr>
  </w:style>
  <w:style w:type="table" w:styleId="Grilledutableau">
    <w:name w:val="Table Grid"/>
    <w:basedOn w:val="TableauNormal"/>
    <w:uiPriority w:val="1"/>
    <w:rsid w:val="00FF1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edelespacerserv">
    <w:name w:val="Placeholder Text"/>
    <w:basedOn w:val="Policepardfaut"/>
    <w:uiPriority w:val="99"/>
    <w:unhideWhenUsed/>
    <w:rsid w:val="00D86945"/>
    <w:rPr>
      <w:color w:val="808080"/>
    </w:rPr>
  </w:style>
  <w:style w:type="paragraph" w:customStyle="1" w:styleId="Contenu">
    <w:name w:val="Contenu"/>
    <w:basedOn w:val="Normal"/>
    <w:link w:val="Caractredecontenu"/>
    <w:qFormat/>
    <w:rsid w:val="00DF027C"/>
    <w:rPr>
      <w:b w:val="0"/>
    </w:rPr>
  </w:style>
  <w:style w:type="paragraph" w:customStyle="1" w:styleId="Textedemiseenvidence">
    <w:name w:val="Texte de mise en évidence"/>
    <w:basedOn w:val="Normal"/>
    <w:link w:val="Caractredetextedemiseenvidence"/>
    <w:qFormat/>
    <w:rsid w:val="00DF027C"/>
  </w:style>
  <w:style w:type="character" w:customStyle="1" w:styleId="Caractredecontenu">
    <w:name w:val="Caractère de contenu"/>
    <w:basedOn w:val="Policepardfaut"/>
    <w:link w:val="Contenu"/>
    <w:rsid w:val="00DF027C"/>
    <w:rPr>
      <w:rFonts w:eastAsiaTheme="minorEastAsia"/>
      <w:color w:val="212745" w:themeColor="text2"/>
      <w:sz w:val="28"/>
      <w:szCs w:val="22"/>
    </w:rPr>
  </w:style>
  <w:style w:type="character" w:customStyle="1" w:styleId="Caractredetextedemiseenvidence">
    <w:name w:val="Caractère de texte de mise en évidence"/>
    <w:basedOn w:val="Policepardfaut"/>
    <w:link w:val="Textedemiseenvidence"/>
    <w:rsid w:val="00DF027C"/>
    <w:rPr>
      <w:rFonts w:eastAsiaTheme="minorEastAsia"/>
      <w:b/>
      <w:color w:val="212745" w:themeColor="text2"/>
      <w:sz w:val="2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glossaryDocument" Target="glossary/document.xml"/><Relationship Id="rId17" Type="http://schemas.openxmlformats.org/officeDocument/2006/relationships/customXml" Target="../customXml/item6.xml"/><Relationship Id="rId2" Type="http://schemas.openxmlformats.org/officeDocument/2006/relationships/customXml" Target="../customXml/item2.xml"/><Relationship Id="rId16" Type="http://schemas.openxmlformats.org/officeDocument/2006/relationships/customXml" Target="../customXml/item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../customXml/item4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ustomXml" Target="../customXml/item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SALGUES\AppData\Roaming\Microsoft\Templates\Rapport%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E1C984C96D1442EEA26A4FEA5EF1FB8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6B3D88D-16BD-4E9A-898E-CF787C30B7E3}"/>
      </w:docPartPr>
      <w:docPartBody>
        <w:p w:rsidR="00D61B5B" w:rsidRDefault="00C723A8" w:rsidP="00C723A8">
          <w:pPr>
            <w:pStyle w:val="E1C984C96D1442EEA26A4FEA5EF1FB8A"/>
          </w:pPr>
          <w:r w:rsidRPr="00D86945">
            <w:rPr>
              <w:rStyle w:val="Sous-titreCar"/>
              <w:b/>
              <w:lang w:bidi="fr-FR"/>
            </w:rPr>
            <w:fldChar w:fldCharType="begin"/>
          </w:r>
          <w:r w:rsidRPr="00D86945">
            <w:rPr>
              <w:rStyle w:val="Sous-titreCar"/>
              <w:lang w:bidi="fr-FR"/>
            </w:rPr>
            <w:instrText xml:space="preserve"> DATE  \@ "MMMM d"  \* MERGEFORMAT </w:instrText>
          </w:r>
          <w:r w:rsidRPr="00D86945">
            <w:rPr>
              <w:rStyle w:val="Sous-titreCar"/>
              <w:b/>
              <w:lang w:bidi="fr-FR"/>
            </w:rPr>
            <w:fldChar w:fldCharType="separate"/>
          </w:r>
          <w:r>
            <w:rPr>
              <w:rStyle w:val="Sous-titreCar"/>
              <w:noProof/>
              <w:lang w:bidi="fr-FR"/>
            </w:rPr>
            <w:t>août 29</w:t>
          </w:r>
          <w:r w:rsidRPr="00D86945">
            <w:rPr>
              <w:rStyle w:val="Sous-titreCar"/>
              <w:b/>
              <w:lang w:bidi="fr-FR"/>
            </w:rPr>
            <w:fldChar w:fldCharType="end"/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68A2"/>
    <w:rsid w:val="00157958"/>
    <w:rsid w:val="00205377"/>
    <w:rsid w:val="002D7352"/>
    <w:rsid w:val="003E1875"/>
    <w:rsid w:val="00464BFB"/>
    <w:rsid w:val="007947B1"/>
    <w:rsid w:val="007A0013"/>
    <w:rsid w:val="008C414B"/>
    <w:rsid w:val="00AE49D1"/>
    <w:rsid w:val="00BD0384"/>
    <w:rsid w:val="00C723A8"/>
    <w:rsid w:val="00D468A2"/>
    <w:rsid w:val="00D61B5B"/>
    <w:rsid w:val="00DD429A"/>
    <w:rsid w:val="00EB129F"/>
    <w:rsid w:val="00ED1CD6"/>
    <w:rsid w:val="00FD155F"/>
    <w:rsid w:val="00FE7D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2FDB8E9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fr-FR" w:eastAsia="fr-FR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Sous-titre">
    <w:name w:val="Subtitle"/>
    <w:basedOn w:val="Normal"/>
    <w:link w:val="Sous-titreCar"/>
    <w:uiPriority w:val="2"/>
    <w:qFormat/>
    <w:rsid w:val="00C723A8"/>
    <w:pPr>
      <w:framePr w:hSpace="180" w:wrap="around" w:vAnchor="text" w:hAnchor="margin" w:y="1167"/>
      <w:spacing w:after="0" w:line="276" w:lineRule="auto"/>
    </w:pPr>
    <w:rPr>
      <w:caps/>
      <w:color w:val="0E2841" w:themeColor="text2"/>
      <w:spacing w:val="20"/>
      <w:kern w:val="0"/>
      <w:sz w:val="32"/>
      <w:lang w:eastAsia="en-US"/>
      <w14:ligatures w14:val="none"/>
    </w:rPr>
  </w:style>
  <w:style w:type="character" w:customStyle="1" w:styleId="Sous-titreCar">
    <w:name w:val="Sous-titre Car"/>
    <w:basedOn w:val="Policepardfaut"/>
    <w:link w:val="Sous-titre"/>
    <w:uiPriority w:val="2"/>
    <w:rsid w:val="00C723A8"/>
    <w:rPr>
      <w:caps/>
      <w:color w:val="0E2841" w:themeColor="text2"/>
      <w:spacing w:val="20"/>
      <w:kern w:val="0"/>
      <w:sz w:val="32"/>
      <w:lang w:eastAsia="en-US"/>
      <w14:ligatures w14:val="none"/>
    </w:rPr>
  </w:style>
  <w:style w:type="paragraph" w:customStyle="1" w:styleId="E1C984C96D1442EEA26A4FEA5EF1FB8A">
    <w:name w:val="E1C984C96D1442EEA26A4FEA5EF1FB8A"/>
    <w:rsid w:val="00C723A8"/>
    <w:pPr>
      <w:spacing w:line="278" w:lineRule="auto"/>
    </w:pPr>
    <w:rPr>
      <w:sz w:val="24"/>
      <w:szCs w:val="24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Custom Theme">
  <a:themeElements>
    <a:clrScheme name="Sillage">
      <a:dk1>
        <a:sysClr val="windowText" lastClr="000000"/>
      </a:dk1>
      <a:lt1>
        <a:sysClr val="window" lastClr="FFFFFF"/>
      </a:lt1>
      <a:dk2>
        <a:srgbClr val="212745"/>
      </a:dk2>
      <a:lt2>
        <a:srgbClr val="B4DCFA"/>
      </a:lt2>
      <a:accent1>
        <a:srgbClr val="4E67C8"/>
      </a:accent1>
      <a:accent2>
        <a:srgbClr val="5ECCF3"/>
      </a:accent2>
      <a:accent3>
        <a:srgbClr val="A7EA52"/>
      </a:accent3>
      <a:accent4>
        <a:srgbClr val="5DCEAF"/>
      </a:accent4>
      <a:accent5>
        <a:srgbClr val="FF8021"/>
      </a:accent5>
      <a:accent6>
        <a:srgbClr val="F14124"/>
      </a:accent6>
      <a:hlink>
        <a:srgbClr val="56C7AA"/>
      </a:hlink>
      <a:folHlink>
        <a:srgbClr val="59A8D1"/>
      </a:folHlink>
    </a:clrScheme>
    <a:fontScheme name="Custom 20">
      <a:majorFont>
        <a:latin typeface="Arial"/>
        <a:ea typeface=""/>
        <a:cs typeface=""/>
      </a:majorFont>
      <a:minorFont>
        <a:latin typeface="Calibri"/>
        <a:ea typeface=""/>
        <a:cs typeface=""/>
      </a:minorFont>
    </a:fontScheme>
    <a:fmtScheme name="Office Effects">
      <a: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65000"/>
                <a:shade val="100000"/>
                <a:satMod val="133000"/>
              </a:schemeClr>
            </a:gs>
            <a:gs pos="15000">
              <a:schemeClr val="phClr">
                <a:tint val="50000"/>
                <a:shade val="100000"/>
                <a:satMod val="140000"/>
              </a:schemeClr>
            </a:gs>
            <a:gs pos="100000">
              <a:schemeClr val="phClr">
                <a:tint val="10000"/>
                <a:shade val="100000"/>
                <a:satMod val="13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75000"/>
                <a:satMod val="160000"/>
              </a:schemeClr>
            </a:gs>
            <a:gs pos="62000">
              <a:schemeClr val="phClr">
                <a:tint val="100000"/>
                <a:shade val="100000"/>
                <a:satMod val="125000"/>
              </a:schemeClr>
            </a:gs>
            <a:gs pos="100000">
              <a:schemeClr val="phClr">
                <a:tint val="80000"/>
                <a:shade val="100000"/>
                <a:satMod val="140000"/>
              </a:schemeClr>
            </a:gs>
          </a:gsLst>
          <a:lin ang="16200000" scaled="1"/>
        </a:gradFill>
      </a:fillStyleLst>
      <a:lnStyleLst>
        <a:ln w="12700">
          <a:solidFill>
            <a:schemeClr val="phClr"/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400" dir="540000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>
              <a:srgbClr val="000000">
                <a:alpha val="61176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6500000"/>
            </a:lightRig>
          </a:scene3d>
          <a:sp3d contourW="12700" prstMaterial="powder">
            <a:bevelT h="508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  <a:effectStyle>
          <a:effectLst>
            <a:reflection blurRad="12700" stA="25000" endPos="28000" dist="38100" dir="5400000" sy="-100000"/>
          </a:effectLst>
          <a:scene3d>
            <a:camera prst="orthographicFront" fov="0">
              <a:rot lat="0" lon="0" rev="0"/>
            </a:camera>
            <a:lightRig rig="threePt" dir="t">
              <a:rot lat="0" lon="0" rev="0"/>
            </a:lightRig>
          </a:scene3d>
          <a:sp3d>
            <a:bevelT w="139700" h="381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</a:effectStyleLst>
      <a:bg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40000">
              <a:schemeClr val="phClr">
                <a:tint val="100000"/>
                <a:shade val="70000"/>
                <a:satMod val="145000"/>
              </a:schemeClr>
            </a:gs>
            <a:gs pos="100000">
              <a:schemeClr val="phClr">
                <a:tint val="85000"/>
                <a:shade val="100000"/>
                <a:satMod val="15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30000">
              <a:schemeClr val="phClr">
                <a:tint val="100000"/>
                <a:shade val="65000"/>
                <a:satMod val="155000"/>
              </a:schemeClr>
            </a:gs>
            <a:gs pos="100000">
              <a:schemeClr val="phClr">
                <a:tint val="60000"/>
                <a:shade val="100000"/>
                <a:satMod val="170000"/>
              </a:schemeClr>
            </a:gs>
          </a:gsLst>
          <a:lin ang="16200000" scaled="1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overPageProperties xmlns="http://schemas.microsoft.com/office/2006/coverPageProps">
  <PublishDate/>
  <Abstract/>
  <CompanyAddress/>
  <CompanyPhone/>
  <CompanyFax>per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F7BD340CAB5B64F93B1DE49E6D734BD" ma:contentTypeVersion="17" ma:contentTypeDescription="Crée un document." ma:contentTypeScope="" ma:versionID="2ae08a1b56c9270a844fed394f6a14ca">
  <xsd:schema xmlns:xsd="http://www.w3.org/2001/XMLSchema" xmlns:xs="http://www.w3.org/2001/XMLSchema" xmlns:p="http://schemas.microsoft.com/office/2006/metadata/properties" xmlns:ns2="0b0ef145-81ad-4828-a783-b9405a7c8827" xmlns:ns3="7c384d4a-2b13-492e-9137-a26c76b83b89" targetNamespace="http://schemas.microsoft.com/office/2006/metadata/properties" ma:root="true" ma:fieldsID="cead80ec1e9c0b571a1caee53b1e54c2" ns2:_="" ns3:_="">
    <xsd:import namespace="0b0ef145-81ad-4828-a783-b9405a7c8827"/>
    <xsd:import namespace="7c384d4a-2b13-492e-9137-a26c76b83b8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0ef145-81ad-4828-a783-b9405a7c88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19" nillable="true" ma:taxonomy="true" ma:internalName="lcf76f155ced4ddcb4097134ff3c332f" ma:taxonomyFieldName="MediaServiceImageTags" ma:displayName="Balises d’images" ma:readOnly="false" ma:fieldId="{5cf76f15-5ced-4ddc-b409-7134ff3c332f}" ma:taxonomyMulti="true" ma:sspId="80f16e7b-3dad-4e76-95bd-24ba869350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c384d4a-2b13-492e-9137-a26c76b83b89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703407dd-b74e-4264-8557-94c4ced764c9}" ma:internalName="TaxCatchAll" ma:showField="CatchAllData" ma:web="7c384d4a-2b13-492e-9137-a26c76b83b8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haredContentType xmlns="Microsoft.SharePoint.Taxonomy.ContentTypeSync" SourceId="80f16e7b-3dad-4e76-95bd-24ba869350f3" ContentTypeId="0x01" PreviousValue="false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b0ef145-81ad-4828-a783-b9405a7c8827">
      <Terms xmlns="http://schemas.microsoft.com/office/infopath/2007/PartnerControls"/>
    </lcf76f155ced4ddcb4097134ff3c332f>
    <TaxCatchAll xmlns="7c384d4a-2b13-492e-9137-a26c76b83b89" xsi:nil="true"/>
  </documentManagement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0FB8B76-47EE-4891-BE2E-5F5DA388E92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0D67630-FB58-42BF-B1CB-21D63954F34D}"/>
</file>

<file path=customXml/itemProps4.xml><?xml version="1.0" encoding="utf-8"?>
<ds:datastoreItem xmlns:ds="http://schemas.openxmlformats.org/officeDocument/2006/customXml" ds:itemID="{D01AEE12-695A-47FB-85BA-05B33F53DF98}"/>
</file>

<file path=customXml/itemProps5.xml><?xml version="1.0" encoding="utf-8"?>
<ds:datastoreItem xmlns:ds="http://schemas.openxmlformats.org/officeDocument/2006/customXml" ds:itemID="{C775BDA9-D013-4F8B-A7E8-8AB1E5528919}"/>
</file>

<file path=customXml/itemProps6.xml><?xml version="1.0" encoding="utf-8"?>
<ds:datastoreItem xmlns:ds="http://schemas.openxmlformats.org/officeDocument/2006/customXml" ds:itemID="{557106E3-9FB5-447C-8A33-69757DEA654D}"/>
</file>

<file path=docMetadata/LabelInfo.xml><?xml version="1.0" encoding="utf-8"?>
<clbl:labelList xmlns:clbl="http://schemas.microsoft.com/office/2020/mipLabelMetadata">
  <clbl:label id="{2a5b38f5-dce1-40db-a33c-303f2dfb669e}" enabled="1" method="Privileged" siteId="{f1a067bb-a10a-4f3a-acca-46fdfd6431b1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Rapport </Template>
  <TotalTime>0</TotalTime>
  <Pages>4</Pages>
  <Words>45</Words>
  <Characters>249</Characters>
  <Application>Microsoft Office Word</Application>
  <DocSecurity>0</DocSecurity>
  <Lines>2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Perrine SALGUES</dc:creator>
  <cp:keywords/>
  <cp:lastModifiedBy>Perrine SALGUES</cp:lastModifiedBy>
  <cp:revision>81</cp:revision>
  <cp:lastPrinted>2006-08-02T11:47:00Z</cp:lastPrinted>
  <dcterms:created xsi:type="dcterms:W3CDTF">2024-10-08T03:20:00Z</dcterms:created>
  <dcterms:modified xsi:type="dcterms:W3CDTF">2025-09-04T13:13:00Z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TC100670409990</vt:lpwstr>
  </property>
  <property fmtid="{D5CDD505-2E9C-101B-9397-08002B2CF9AE}" pid="3" name="ClassificationContentMarkingFooterShapeIds">
    <vt:lpwstr>14</vt:lpwstr>
  </property>
  <property fmtid="{D5CDD505-2E9C-101B-9397-08002B2CF9AE}" pid="4" name="ClassificationContentMarkingFooterFontProps">
    <vt:lpwstr>#008000,10,Calibri</vt:lpwstr>
  </property>
  <property fmtid="{D5CDD505-2E9C-101B-9397-08002B2CF9AE}" pid="5" name="ClassificationContentMarkingFooterText">
    <vt:lpwstr>Label_C1_Internal</vt:lpwstr>
  </property>
  <property fmtid="{D5CDD505-2E9C-101B-9397-08002B2CF9AE}" pid="6" name="MSIP_Label_2a5b38f5-dce1-40db-a33c-303f2dfb669e_Enabled">
    <vt:lpwstr>true</vt:lpwstr>
  </property>
  <property fmtid="{D5CDD505-2E9C-101B-9397-08002B2CF9AE}" pid="7" name="MSIP_Label_2a5b38f5-dce1-40db-a33c-303f2dfb669e_SetDate">
    <vt:lpwstr>2024-10-08T14:20:24Z</vt:lpwstr>
  </property>
  <property fmtid="{D5CDD505-2E9C-101B-9397-08002B2CF9AE}" pid="8" name="MSIP_Label_2a5b38f5-dce1-40db-a33c-303f2dfb669e_Method">
    <vt:lpwstr>Privileged</vt:lpwstr>
  </property>
  <property fmtid="{D5CDD505-2E9C-101B-9397-08002B2CF9AE}" pid="9" name="MSIP_Label_2a5b38f5-dce1-40db-a33c-303f2dfb669e_Name">
    <vt:lpwstr>2a5b38f5-dce1-40db-a33c-303f2dfb669e</vt:lpwstr>
  </property>
  <property fmtid="{D5CDD505-2E9C-101B-9397-08002B2CF9AE}" pid="10" name="MSIP_Label_2a5b38f5-dce1-40db-a33c-303f2dfb669e_SiteId">
    <vt:lpwstr>f1a067bb-a10a-4f3a-acca-46fdfd6431b1</vt:lpwstr>
  </property>
  <property fmtid="{D5CDD505-2E9C-101B-9397-08002B2CF9AE}" pid="11" name="MSIP_Label_2a5b38f5-dce1-40db-a33c-303f2dfb669e_ActionId">
    <vt:lpwstr>60a351a9-7ff4-4c49-96a8-7edba30491a1</vt:lpwstr>
  </property>
  <property fmtid="{D5CDD505-2E9C-101B-9397-08002B2CF9AE}" pid="12" name="MSIP_Label_2a5b38f5-dce1-40db-a33c-303f2dfb669e_ContentBits">
    <vt:lpwstr>0</vt:lpwstr>
  </property>
  <property fmtid="{D5CDD505-2E9C-101B-9397-08002B2CF9AE}" pid="13" name="ContentTypeId">
    <vt:lpwstr>0x0101001F7BD340CAB5B64F93B1DE49E6D734BD</vt:lpwstr>
  </property>
</Properties>
</file>